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D513C" w14:textId="77777777" w:rsidR="00630B58" w:rsidRDefault="00630B58" w:rsidP="003E1EEB"/>
    <w:p w14:paraId="642260A8" w14:textId="77777777" w:rsidR="006320F7" w:rsidRDefault="006320F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0"/>
      </w:tblGrid>
      <w:tr w:rsidR="00332027" w:rsidRPr="00DF5551" w14:paraId="40E75AD5" w14:textId="77777777" w:rsidTr="001966A9">
        <w:tc>
          <w:tcPr>
            <w:tcW w:w="6400" w:type="dxa"/>
          </w:tcPr>
          <w:p w14:paraId="15E30299" w14:textId="77777777" w:rsidR="00332027" w:rsidRPr="00DF5551" w:rsidRDefault="003918E6" w:rsidP="001966A9">
            <w:pPr>
              <w:framePr w:w="6521" w:hSpace="181" w:wrap="around" w:vAnchor="page" w:hAnchor="page" w:x="1759" w:y="7089" w:anchorLock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Pre-specificatie</w:t>
            </w:r>
          </w:p>
        </w:tc>
      </w:tr>
      <w:tr w:rsidR="00332027" w14:paraId="705628D6" w14:textId="77777777" w:rsidTr="001966A9">
        <w:tc>
          <w:tcPr>
            <w:tcW w:w="6400" w:type="dxa"/>
          </w:tcPr>
          <w:p w14:paraId="06948083" w14:textId="5308D99F" w:rsidR="00332027" w:rsidRDefault="003918E6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VRI </w:t>
            </w:r>
            <w:r w:rsidR="00C74CDC">
              <w:rPr>
                <w:b/>
                <w:sz w:val="40"/>
                <w:szCs w:val="40"/>
              </w:rPr>
              <w:t>iV</w:t>
            </w:r>
            <w:r w:rsidR="00AA44E6">
              <w:rPr>
                <w:b/>
                <w:sz w:val="40"/>
                <w:szCs w:val="40"/>
              </w:rPr>
              <w:t>30</w:t>
            </w:r>
            <w:r w:rsidR="00A510A5">
              <w:rPr>
                <w:b/>
                <w:sz w:val="40"/>
                <w:szCs w:val="40"/>
              </w:rPr>
              <w:t>60</w:t>
            </w:r>
            <w:r w:rsidR="00BC7DCD">
              <w:rPr>
                <w:b/>
                <w:sz w:val="40"/>
                <w:szCs w:val="40"/>
              </w:rPr>
              <w:t xml:space="preserve"> (792</w:t>
            </w:r>
            <w:r w:rsidR="00AA44E6">
              <w:rPr>
                <w:b/>
                <w:sz w:val="40"/>
                <w:szCs w:val="40"/>
              </w:rPr>
              <w:t>2</w:t>
            </w:r>
            <w:r w:rsidR="00BC7DCD">
              <w:rPr>
                <w:b/>
                <w:sz w:val="40"/>
                <w:szCs w:val="40"/>
              </w:rPr>
              <w:t>-</w:t>
            </w:r>
            <w:r w:rsidR="00A01688">
              <w:rPr>
                <w:b/>
                <w:sz w:val="40"/>
                <w:szCs w:val="40"/>
              </w:rPr>
              <w:t>????</w:t>
            </w:r>
            <w:r w:rsidR="00BC7DCD">
              <w:rPr>
                <w:b/>
                <w:sz w:val="40"/>
                <w:szCs w:val="40"/>
              </w:rPr>
              <w:t>)</w:t>
            </w:r>
          </w:p>
          <w:p w14:paraId="0A12E0FC" w14:textId="2B2C9BAB" w:rsidR="00247A71" w:rsidRDefault="00850DDC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Gemeente </w:t>
            </w:r>
            <w:r w:rsidR="0029659B">
              <w:rPr>
                <w:b/>
                <w:sz w:val="28"/>
                <w:szCs w:val="28"/>
              </w:rPr>
              <w:t>Almelo</w:t>
            </w:r>
          </w:p>
          <w:p w14:paraId="114DCA4A" w14:textId="77777777" w:rsidR="00BC7DCD" w:rsidRPr="00247A71" w:rsidRDefault="00BC7DCD" w:rsidP="001966A9">
            <w:pPr>
              <w:keepNext/>
              <w:framePr w:w="6521" w:hSpace="181" w:wrap="around" w:vAnchor="page" w:hAnchor="page" w:x="1759" w:y="7089" w:anchorLock="1"/>
              <w:rPr>
                <w:b/>
                <w:sz w:val="28"/>
                <w:szCs w:val="28"/>
              </w:rPr>
            </w:pPr>
          </w:p>
        </w:tc>
      </w:tr>
    </w:tbl>
    <w:p w14:paraId="34697D2C" w14:textId="77777777" w:rsidR="00332027" w:rsidRDefault="00332027" w:rsidP="003E1EEB"/>
    <w:p w14:paraId="4DF3DC52" w14:textId="77777777" w:rsidR="00332027" w:rsidRDefault="00332027" w:rsidP="003E1EEB"/>
    <w:p w14:paraId="1F581FBD" w14:textId="77777777" w:rsidR="00332027" w:rsidRDefault="003918E6" w:rsidP="003918E6">
      <w:pPr>
        <w:tabs>
          <w:tab w:val="left" w:pos="6885"/>
        </w:tabs>
      </w:pPr>
      <w:r>
        <w:tab/>
      </w:r>
    </w:p>
    <w:p w14:paraId="12C6695C" w14:textId="77777777" w:rsidR="00332027" w:rsidRDefault="00332027" w:rsidP="003E1EEB"/>
    <w:p w14:paraId="60C49DC6" w14:textId="77777777" w:rsidR="00332027" w:rsidRDefault="00332027" w:rsidP="003E1EEB"/>
    <w:p w14:paraId="71E5AD56" w14:textId="77777777" w:rsidR="00332027" w:rsidRDefault="00332027" w:rsidP="003E1EEB"/>
    <w:p w14:paraId="1337B87A" w14:textId="77777777" w:rsidR="00332027" w:rsidRDefault="00332027" w:rsidP="003E1EEB"/>
    <w:p w14:paraId="5BACDA17" w14:textId="77777777" w:rsidR="00332027" w:rsidRDefault="00332027" w:rsidP="003E1EEB"/>
    <w:p w14:paraId="11377FEC" w14:textId="77777777" w:rsidR="00332027" w:rsidRDefault="00332027" w:rsidP="003E1EEB"/>
    <w:p w14:paraId="193332DD" w14:textId="77777777" w:rsidR="00332027" w:rsidRDefault="00332027" w:rsidP="003E1EEB"/>
    <w:p w14:paraId="5C330F9E" w14:textId="77777777" w:rsidR="00332027" w:rsidRDefault="00332027" w:rsidP="003E1EEB"/>
    <w:p w14:paraId="2DEAF73E" w14:textId="77777777" w:rsidR="00332027" w:rsidRDefault="00332027" w:rsidP="003E1EEB"/>
    <w:p w14:paraId="2A1BCD02" w14:textId="77777777" w:rsidR="00332027" w:rsidRDefault="00332027" w:rsidP="003E1EEB"/>
    <w:p w14:paraId="07948425" w14:textId="77777777" w:rsidR="00332027" w:rsidRDefault="00332027" w:rsidP="003E1EEB"/>
    <w:p w14:paraId="679E3EAE" w14:textId="77777777" w:rsidR="00332027" w:rsidRDefault="00332027" w:rsidP="003E1EEB"/>
    <w:p w14:paraId="3CD77EBD" w14:textId="77777777" w:rsidR="00332027" w:rsidRDefault="00332027" w:rsidP="003E1EEB"/>
    <w:p w14:paraId="3225F739" w14:textId="77777777" w:rsidR="00332027" w:rsidRDefault="00332027" w:rsidP="003E1EEB"/>
    <w:p w14:paraId="758A0205" w14:textId="77777777" w:rsidR="00332027" w:rsidRDefault="00332027" w:rsidP="003E1EEB"/>
    <w:p w14:paraId="4A7C827C" w14:textId="77777777" w:rsidR="00332027" w:rsidRDefault="00332027" w:rsidP="003E1EEB"/>
    <w:p w14:paraId="25A6B4E0" w14:textId="77777777" w:rsidR="00332027" w:rsidRDefault="00332027" w:rsidP="003E1EEB"/>
    <w:p w14:paraId="0775C973" w14:textId="77777777" w:rsidR="00332027" w:rsidRDefault="00332027" w:rsidP="003E1EEB"/>
    <w:p w14:paraId="4CBDEC9C" w14:textId="77777777" w:rsidR="00332027" w:rsidRDefault="00332027" w:rsidP="003E1EE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1"/>
        <w:gridCol w:w="6309"/>
      </w:tblGrid>
      <w:tr w:rsidR="00332027" w14:paraId="49E0D430" w14:textId="77777777" w:rsidTr="001966A9">
        <w:tc>
          <w:tcPr>
            <w:tcW w:w="1191" w:type="dxa"/>
          </w:tcPr>
          <w:p w14:paraId="2D2B007A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Status</w:t>
            </w:r>
          </w:p>
        </w:tc>
        <w:tc>
          <w:tcPr>
            <w:tcW w:w="6309" w:type="dxa"/>
          </w:tcPr>
          <w:p w14:paraId="65BE200F" w14:textId="3A5E085E" w:rsidR="00332027" w:rsidRDefault="00B222CF" w:rsidP="001966A9">
            <w:pPr>
              <w:framePr w:w="7700" w:wrap="around" w:vAnchor="page" w:hAnchor="page" w:x="1759" w:y="13326" w:anchorLock="1"/>
            </w:pPr>
            <w:r>
              <w:t>Definitief</w:t>
            </w:r>
          </w:p>
        </w:tc>
      </w:tr>
      <w:tr w:rsidR="00332027" w14:paraId="285522D7" w14:textId="77777777" w:rsidTr="001966A9">
        <w:tc>
          <w:tcPr>
            <w:tcW w:w="1191" w:type="dxa"/>
          </w:tcPr>
          <w:p w14:paraId="51390F20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Versie</w:t>
            </w:r>
          </w:p>
        </w:tc>
        <w:tc>
          <w:tcPr>
            <w:tcW w:w="6309" w:type="dxa"/>
          </w:tcPr>
          <w:p w14:paraId="150628BA" w14:textId="77CA22C8" w:rsidR="00332027" w:rsidRDefault="00B222CF" w:rsidP="001966A9">
            <w:pPr>
              <w:framePr w:w="7700" w:wrap="around" w:vAnchor="page" w:hAnchor="page" w:x="1759" w:y="13326" w:anchorLock="1"/>
            </w:pPr>
            <w:r>
              <w:t>1</w:t>
            </w:r>
            <w:r w:rsidR="00DA4932">
              <w:t>.</w:t>
            </w:r>
            <w:r>
              <w:t>0</w:t>
            </w:r>
          </w:p>
        </w:tc>
      </w:tr>
      <w:tr w:rsidR="00332027" w14:paraId="4EDCB7EC" w14:textId="77777777" w:rsidTr="001966A9">
        <w:tc>
          <w:tcPr>
            <w:tcW w:w="1191" w:type="dxa"/>
          </w:tcPr>
          <w:p w14:paraId="65265F94" w14:textId="77777777" w:rsidR="00332027" w:rsidRDefault="00332027" w:rsidP="001966A9">
            <w:pPr>
              <w:framePr w:w="7700" w:wrap="around" w:vAnchor="page" w:hAnchor="page" w:x="1759" w:y="13326" w:anchorLock="1"/>
            </w:pPr>
            <w:r>
              <w:t>Datum</w:t>
            </w:r>
          </w:p>
        </w:tc>
        <w:tc>
          <w:tcPr>
            <w:tcW w:w="6309" w:type="dxa"/>
          </w:tcPr>
          <w:p w14:paraId="0C2DA9EE" w14:textId="27D60667" w:rsidR="00332027" w:rsidRDefault="00B222CF" w:rsidP="001966A9">
            <w:pPr>
              <w:framePr w:w="7700" w:wrap="around" w:vAnchor="page" w:hAnchor="page" w:x="1759" w:y="13326" w:anchorLock="1"/>
            </w:pPr>
            <w:r>
              <w:rPr>
                <w:color w:val="000000"/>
              </w:rPr>
              <w:t>30</w:t>
            </w:r>
            <w:r w:rsidR="00A01688">
              <w:rPr>
                <w:color w:val="000000"/>
              </w:rPr>
              <w:t xml:space="preserve"> november</w:t>
            </w:r>
            <w:r w:rsidR="0083334B">
              <w:rPr>
                <w:color w:val="000000"/>
              </w:rPr>
              <w:t xml:space="preserve"> 2018</w:t>
            </w:r>
          </w:p>
        </w:tc>
      </w:tr>
      <w:tr w:rsidR="00332027" w14:paraId="0BB5FD63" w14:textId="77777777" w:rsidTr="001966A9">
        <w:tc>
          <w:tcPr>
            <w:tcW w:w="7500" w:type="dxa"/>
            <w:gridSpan w:val="2"/>
          </w:tcPr>
          <w:p w14:paraId="0488B5E0" w14:textId="77777777" w:rsidR="00332027" w:rsidRDefault="00332027" w:rsidP="001966A9">
            <w:pPr>
              <w:keepNext/>
              <w:framePr w:w="7700" w:wrap="around" w:vAnchor="page" w:hAnchor="page" w:x="1759" w:y="13326" w:anchorLock="1"/>
            </w:pPr>
          </w:p>
        </w:tc>
      </w:tr>
    </w:tbl>
    <w:p w14:paraId="5FC67C7B" w14:textId="77777777" w:rsidR="00332027" w:rsidRDefault="00332027" w:rsidP="00332027">
      <w:pPr>
        <w:framePr w:w="7700" w:wrap="around" w:vAnchor="page" w:hAnchor="page" w:x="1759" w:y="13326" w:anchorLock="1"/>
      </w:pPr>
    </w:p>
    <w:p w14:paraId="5CA25964" w14:textId="77777777" w:rsidR="0067072C" w:rsidRPr="00343320" w:rsidRDefault="0067072C" w:rsidP="00343320">
      <w:pPr>
        <w:spacing w:line="240" w:lineRule="auto"/>
        <w:rPr>
          <w:rFonts w:cs="Arial"/>
          <w:b/>
          <w:bCs/>
          <w:kern w:val="16"/>
          <w:sz w:val="40"/>
          <w:szCs w:val="10"/>
        </w:rPr>
        <w:sectPr w:rsidR="0067072C" w:rsidRPr="00343320" w:rsidSect="00867C9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552" w:right="1418" w:bottom="1701" w:left="1758" w:header="709" w:footer="1446" w:gutter="0"/>
          <w:cols w:space="708"/>
          <w:titlePg/>
          <w:docGrid w:linePitch="272"/>
        </w:sectPr>
      </w:pPr>
    </w:p>
    <w:p w14:paraId="5B4C41F2" w14:textId="77777777" w:rsidR="004C6876" w:rsidRPr="00E14A53" w:rsidRDefault="004C6876" w:rsidP="00E614E4">
      <w:pPr>
        <w:pStyle w:val="OpmaakprofielCopyrights20pt"/>
        <w:spacing w:before="0" w:after="400"/>
      </w:pPr>
      <w:bookmarkStart w:id="22" w:name="_Toc104788729"/>
      <w:r w:rsidRPr="00E14A53">
        <w:lastRenderedPageBreak/>
        <w:t xml:space="preserve">Copyright </w:t>
      </w:r>
    </w:p>
    <w:p w14:paraId="178ABAFB" w14:textId="77777777" w:rsidR="004C6876" w:rsidRPr="00E14A53" w:rsidRDefault="004C6876" w:rsidP="004C6876">
      <w:pPr>
        <w:pStyle w:val="Copyright"/>
      </w:pPr>
      <w:r w:rsidRPr="00E14A53">
        <w:t>Alle rechten voorbehouden. Niets uit deze uitgave mag worden verveelvoudigd en/of openbaar gemaakt door middel van druk, fotokopie, microfilm of op welke wijze dan ook, zonder voorafgaande schriftelijke toestemming van Vialis bv.</w:t>
      </w:r>
    </w:p>
    <w:p w14:paraId="4033EF66" w14:textId="77777777" w:rsidR="004C6876" w:rsidRPr="00E14A53" w:rsidRDefault="004C6876" w:rsidP="004C6876">
      <w:pPr>
        <w:pStyle w:val="Copyright"/>
      </w:pPr>
    </w:p>
    <w:p w14:paraId="2373E915" w14:textId="77777777" w:rsidR="004C6876" w:rsidRPr="00E614E4" w:rsidRDefault="004C6876" w:rsidP="004C6876">
      <w:pPr>
        <w:pStyle w:val="Copyright"/>
        <w:rPr>
          <w:szCs w:val="18"/>
        </w:rPr>
      </w:pPr>
      <w:r w:rsidRPr="00E614E4">
        <w:rPr>
          <w:szCs w:val="18"/>
        </w:rPr>
        <w:t>201</w:t>
      </w:r>
      <w:r w:rsidR="0083334B">
        <w:rPr>
          <w:szCs w:val="18"/>
        </w:rPr>
        <w:t>8</w:t>
      </w:r>
      <w:r w:rsidRPr="00E614E4">
        <w:rPr>
          <w:szCs w:val="18"/>
        </w:rPr>
        <w:t xml:space="preserve"> Vialis bv©</w:t>
      </w:r>
    </w:p>
    <w:p w14:paraId="30C199FB" w14:textId="77777777" w:rsidR="00332027" w:rsidRPr="007D69AB" w:rsidRDefault="00332027" w:rsidP="00332027">
      <w:pPr>
        <w:spacing w:before="480" w:after="240"/>
        <w:rPr>
          <w:b/>
          <w:sz w:val="24"/>
          <w:szCs w:val="24"/>
        </w:rPr>
      </w:pPr>
      <w:r w:rsidRPr="007D69AB">
        <w:rPr>
          <w:b/>
          <w:sz w:val="24"/>
          <w:szCs w:val="24"/>
        </w:rPr>
        <w:t>Revisiehistorie</w:t>
      </w:r>
      <w:bookmarkEnd w:id="22"/>
    </w:p>
    <w:tbl>
      <w:tblPr>
        <w:tblStyle w:val="Tabelrast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1"/>
        <w:gridCol w:w="1299"/>
        <w:gridCol w:w="1444"/>
        <w:gridCol w:w="1134"/>
        <w:gridCol w:w="4111"/>
      </w:tblGrid>
      <w:tr w:rsidR="00332027" w:rsidRPr="00A23423" w14:paraId="075F6237" w14:textId="77777777" w:rsidTr="00B222CF">
        <w:trPr>
          <w:trHeight w:val="330"/>
        </w:trPr>
        <w:tc>
          <w:tcPr>
            <w:tcW w:w="801" w:type="dxa"/>
            <w:tcBorders>
              <w:bottom w:val="dotted" w:sz="4" w:space="0" w:color="auto"/>
            </w:tcBorders>
            <w:vAlign w:val="center"/>
          </w:tcPr>
          <w:p w14:paraId="0E3CF360" w14:textId="77777777" w:rsidR="00332027" w:rsidRPr="00A23423" w:rsidRDefault="00332027" w:rsidP="00332027">
            <w:r>
              <w:t>Versie</w:t>
            </w:r>
          </w:p>
        </w:tc>
        <w:tc>
          <w:tcPr>
            <w:tcW w:w="1299" w:type="dxa"/>
            <w:tcBorders>
              <w:bottom w:val="dotted" w:sz="4" w:space="0" w:color="auto"/>
            </w:tcBorders>
            <w:vAlign w:val="center"/>
          </w:tcPr>
          <w:p w14:paraId="53515E66" w14:textId="77777777" w:rsidR="00332027" w:rsidRPr="00A23423" w:rsidRDefault="00332027" w:rsidP="001966A9">
            <w:r>
              <w:t>Datum</w:t>
            </w:r>
          </w:p>
        </w:tc>
        <w:tc>
          <w:tcPr>
            <w:tcW w:w="1444" w:type="dxa"/>
            <w:tcBorders>
              <w:bottom w:val="dotted" w:sz="4" w:space="0" w:color="auto"/>
            </w:tcBorders>
            <w:vAlign w:val="center"/>
          </w:tcPr>
          <w:p w14:paraId="739F558E" w14:textId="77777777" w:rsidR="00332027" w:rsidRPr="00A23423" w:rsidRDefault="00332027" w:rsidP="001966A9">
            <w:r>
              <w:t>Auteur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42A21502" w14:textId="77777777" w:rsidR="00332027" w:rsidRPr="00DC5412" w:rsidRDefault="00332027" w:rsidP="00332027">
            <w:r>
              <w:t>Status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14:paraId="5F0CC145" w14:textId="77777777" w:rsidR="00332027" w:rsidRPr="00DC5412" w:rsidRDefault="00332027" w:rsidP="001966A9">
            <w:r>
              <w:t>Opmerkingen</w:t>
            </w:r>
          </w:p>
        </w:tc>
      </w:tr>
      <w:tr w:rsidR="00332027" w:rsidRPr="00A23423" w14:paraId="77ED8DD5" w14:textId="77777777" w:rsidTr="00B222CF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78BE7" w14:textId="77777777" w:rsidR="00332027" w:rsidRPr="00A23423" w:rsidRDefault="0083334B" w:rsidP="001966A9">
            <w:r>
              <w:t>0.1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F1866" w14:textId="204BC613" w:rsidR="00332027" w:rsidRPr="00A23423" w:rsidRDefault="002331FB" w:rsidP="001966A9">
            <w:r>
              <w:t>29</w:t>
            </w:r>
            <w:r w:rsidR="003528C2">
              <w:t>-</w:t>
            </w:r>
            <w:r>
              <w:t>11</w:t>
            </w:r>
            <w:r w:rsidR="003528C2">
              <w:t>-2018</w:t>
            </w:r>
          </w:p>
        </w:tc>
        <w:tc>
          <w:tcPr>
            <w:tcW w:w="1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E7E816" w14:textId="6083CBBC" w:rsidR="00332027" w:rsidRPr="00A23423" w:rsidRDefault="00A87864" w:rsidP="001966A9">
            <w:r>
              <w:t>M. Strating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F3E19" w14:textId="77777777" w:rsidR="00332027" w:rsidRPr="00A23423" w:rsidRDefault="0083334B" w:rsidP="001966A9">
            <w:r>
              <w:t>Voorlopig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E486F" w14:textId="77777777" w:rsidR="00332027" w:rsidRPr="00A23423" w:rsidRDefault="0083334B" w:rsidP="001966A9">
            <w:r>
              <w:t>1</w:t>
            </w:r>
            <w:r w:rsidRPr="0083334B">
              <w:rPr>
                <w:vertAlign w:val="superscript"/>
              </w:rPr>
              <w:t>e</w:t>
            </w:r>
            <w:r>
              <w:t xml:space="preserve"> versie</w:t>
            </w:r>
          </w:p>
        </w:tc>
      </w:tr>
      <w:tr w:rsidR="00440847" w:rsidRPr="00A23423" w14:paraId="06BB39F5" w14:textId="77777777" w:rsidTr="00B222CF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0A386" w14:textId="0750A89F" w:rsidR="00440847" w:rsidRDefault="00B222CF" w:rsidP="00440847">
            <w:r>
              <w:t>1.0</w:t>
            </w:r>
          </w:p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E1D21" w14:textId="08140578" w:rsidR="00440847" w:rsidRDefault="00B222CF" w:rsidP="00440847">
            <w:r>
              <w:t>30-11-2018</w:t>
            </w:r>
          </w:p>
        </w:tc>
        <w:tc>
          <w:tcPr>
            <w:tcW w:w="1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803F79" w14:textId="5CF4B416" w:rsidR="00440847" w:rsidRDefault="00B222CF" w:rsidP="00440847">
            <w:r>
              <w:t>M. Strating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0FDF8C" w14:textId="45D88B08" w:rsidR="00440847" w:rsidRDefault="00B222CF" w:rsidP="00440847">
            <w:r>
              <w:t>Definitief</w:t>
            </w:r>
          </w:p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FFC87E" w14:textId="2BEE58D0" w:rsidR="00440847" w:rsidRDefault="00B222CF" w:rsidP="00440847">
            <w:r>
              <w:t>Opmerkingen Hans Veldscholten verwerkt</w:t>
            </w:r>
          </w:p>
        </w:tc>
      </w:tr>
      <w:tr w:rsidR="002E107B" w:rsidRPr="00A23423" w14:paraId="1B5161DA" w14:textId="77777777" w:rsidTr="00B222CF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9C006" w14:textId="05BCF10A" w:rsidR="002E107B" w:rsidRDefault="002E107B" w:rsidP="00440847"/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D8A495" w14:textId="46AD69B4" w:rsidR="002E107B" w:rsidRDefault="002E107B" w:rsidP="00440847"/>
        </w:tc>
        <w:tc>
          <w:tcPr>
            <w:tcW w:w="1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ED261" w14:textId="77E5D1C5" w:rsidR="002E107B" w:rsidRDefault="002E107B" w:rsidP="00440847"/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499C72" w14:textId="69C64F87" w:rsidR="002E107B" w:rsidRDefault="002E107B" w:rsidP="00440847"/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0386A6" w14:textId="0C42626B" w:rsidR="002E107B" w:rsidRDefault="002E107B" w:rsidP="00440847"/>
        </w:tc>
      </w:tr>
      <w:tr w:rsidR="00201E60" w:rsidRPr="00A23423" w14:paraId="1BACBD98" w14:textId="77777777" w:rsidTr="00B222CF">
        <w:trPr>
          <w:trHeight w:val="330"/>
        </w:trPr>
        <w:tc>
          <w:tcPr>
            <w:tcW w:w="8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51D276" w14:textId="005A009D" w:rsidR="00201E60" w:rsidRDefault="00201E60" w:rsidP="00440847"/>
        </w:tc>
        <w:tc>
          <w:tcPr>
            <w:tcW w:w="12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3BFE6" w14:textId="0809F072" w:rsidR="00201E60" w:rsidRDefault="00201E60" w:rsidP="00440847"/>
        </w:tc>
        <w:tc>
          <w:tcPr>
            <w:tcW w:w="14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5BBE2" w14:textId="34CF194A" w:rsidR="00201E60" w:rsidRDefault="00201E60" w:rsidP="00440847"/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65CB6E" w14:textId="5B144CB1" w:rsidR="00201E60" w:rsidRDefault="00201E60" w:rsidP="00440847"/>
        </w:tc>
        <w:tc>
          <w:tcPr>
            <w:tcW w:w="41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A1E64" w14:textId="3C77CD85" w:rsidR="00201E60" w:rsidRDefault="00201E60" w:rsidP="00440847"/>
        </w:tc>
      </w:tr>
    </w:tbl>
    <w:p w14:paraId="6F671777" w14:textId="77777777" w:rsidR="00332027" w:rsidRDefault="00332027">
      <w:pPr>
        <w:spacing w:line="240" w:lineRule="auto"/>
      </w:pPr>
    </w:p>
    <w:p w14:paraId="60FC306E" w14:textId="77777777" w:rsidR="00F14BA9" w:rsidRPr="007D69AB" w:rsidRDefault="00F14BA9" w:rsidP="00BD680B">
      <w:pPr>
        <w:pageBreakBefore/>
        <w:spacing w:after="400"/>
        <w:rPr>
          <w:b/>
          <w:sz w:val="40"/>
          <w:szCs w:val="40"/>
        </w:rPr>
      </w:pPr>
      <w:r w:rsidRPr="007D69AB">
        <w:rPr>
          <w:b/>
          <w:sz w:val="40"/>
          <w:szCs w:val="40"/>
        </w:rPr>
        <w:lastRenderedPageBreak/>
        <w:t>Inhoud</w:t>
      </w:r>
    </w:p>
    <w:p w14:paraId="0A5C4EA8" w14:textId="78F95466" w:rsidR="009C5994" w:rsidRDefault="006A0E4A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Cs w:val="0"/>
        </w:rPr>
        <w:fldChar w:fldCharType="begin"/>
      </w:r>
      <w:r w:rsidR="00F14BA9">
        <w:rPr>
          <w:bCs w:val="0"/>
        </w:rPr>
        <w:instrText xml:space="preserve"> TOC \o "1-3" \h \z \u </w:instrText>
      </w:r>
      <w:r>
        <w:rPr>
          <w:bCs w:val="0"/>
        </w:rPr>
        <w:fldChar w:fldCharType="separate"/>
      </w:r>
      <w:hyperlink w:anchor="_Toc531189395" w:history="1">
        <w:r w:rsidR="009C5994" w:rsidRPr="00040D84">
          <w:rPr>
            <w:rStyle w:val="Hyperlink"/>
            <w:noProof/>
          </w:rPr>
          <w:t>1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Inleiding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_Toc531189395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4</w:t>
        </w:r>
        <w:r w:rsidR="009C5994">
          <w:rPr>
            <w:noProof/>
            <w:webHidden/>
          </w:rPr>
          <w:fldChar w:fldCharType="end"/>
        </w:r>
      </w:hyperlink>
    </w:p>
    <w:p w14:paraId="12423C0E" w14:textId="388F4553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396" w:history="1">
        <w:r w:rsidR="009C5994" w:rsidRPr="00040D84">
          <w:rPr>
            <w:rStyle w:val="Hyperlink"/>
            <w:noProof/>
          </w:rPr>
          <w:t>2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Regelstructuren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_Toc531189396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1206A155" w14:textId="0F82FF90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397" w:history="1">
        <w:r w:rsidR="009C5994" w:rsidRPr="00040D84">
          <w:rPr>
            <w:rStyle w:val="Hyperlink"/>
            <w:noProof/>
          </w:rPr>
          <w:t>2.1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Werkingstijden regelstructuren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_Toc531189397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2367EEDB" w14:textId="2068435E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398" w:history="1">
        <w:r w:rsidR="009C5994" w:rsidRPr="00040D84">
          <w:rPr>
            <w:rStyle w:val="Hyperlink"/>
            <w:noProof/>
          </w:rPr>
          <w:t>2.2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Modulestructuur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_Toc531189398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65430B24" w14:textId="7959975B" w:rsidR="009C5994" w:rsidRDefault="00191AC3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31189399" w:history="1">
        <w:r w:rsidR="009C5994" w:rsidRPr="00040D84">
          <w:rPr>
            <w:rStyle w:val="Hyperlink"/>
            <w:noProof/>
          </w:rPr>
          <w:t>2.2.1</w:t>
        </w:r>
        <w:r w:rsidR="009C5994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Blokvolgorde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_Toc531189399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580F5E23" w14:textId="0087110C" w:rsidR="009C5994" w:rsidRDefault="00191AC3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31189400" w:history="1">
        <w:r w:rsidR="009C5994" w:rsidRPr="00040D84">
          <w:rPr>
            <w:rStyle w:val="Hyperlink"/>
            <w:noProof/>
          </w:rPr>
          <w:t>2.2.2</w:t>
        </w:r>
        <w:r w:rsidR="009C5994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Maximumgroentijden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_Toc531189400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609B3A6E" w14:textId="6C5E3E59" w:rsidR="009C5994" w:rsidRDefault="00191AC3">
      <w:pPr>
        <w:pStyle w:val="Inhopg3"/>
        <w:tabs>
          <w:tab w:val="left" w:pos="2154"/>
          <w:tab w:val="right" w:leader="dot" w:pos="8720"/>
        </w:tabs>
        <w:rPr>
          <w:rFonts w:asciiTheme="minorHAnsi" w:eastAsiaTheme="minorEastAsia" w:hAnsiTheme="minorHAnsi" w:cstheme="minorBidi"/>
          <w:bCs w:val="0"/>
          <w:iCs w:val="0"/>
          <w:noProof/>
          <w:color w:val="auto"/>
          <w:sz w:val="22"/>
          <w:szCs w:val="22"/>
        </w:rPr>
      </w:pPr>
      <w:hyperlink w:anchor="_Toc531189401" w:history="1">
        <w:r w:rsidR="009C5994" w:rsidRPr="00040D84">
          <w:rPr>
            <w:rStyle w:val="Hyperlink"/>
            <w:noProof/>
          </w:rPr>
          <w:t>2.2.3</w:t>
        </w:r>
        <w:r w:rsidR="009C5994">
          <w:rPr>
            <w:rFonts w:asciiTheme="minorHAnsi" w:eastAsiaTheme="minorEastAsia" w:hAnsiTheme="minorHAnsi" w:cstheme="minorBidi"/>
            <w:bCs w:val="0"/>
            <w:i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Optimax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_Toc531189401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5</w:t>
        </w:r>
        <w:r w:rsidR="009C5994">
          <w:rPr>
            <w:noProof/>
            <w:webHidden/>
          </w:rPr>
          <w:fldChar w:fldCharType="end"/>
        </w:r>
      </w:hyperlink>
    </w:p>
    <w:p w14:paraId="3E1D865F" w14:textId="6B3B7F2F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2" w:history="1">
        <w:r w:rsidR="009C5994" w:rsidRPr="00040D84">
          <w:rPr>
            <w:rStyle w:val="Hyperlink"/>
            <w:noProof/>
          </w:rPr>
          <w:t>2.3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Flex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_Toc531189402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6</w:t>
        </w:r>
        <w:r w:rsidR="009C5994">
          <w:rPr>
            <w:noProof/>
            <w:webHidden/>
          </w:rPr>
          <w:fldChar w:fldCharType="end"/>
        </w:r>
      </w:hyperlink>
    </w:p>
    <w:p w14:paraId="0DB8C062" w14:textId="5C83CB90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3" w:history="1">
        <w:r w:rsidR="009C5994" w:rsidRPr="00040D84">
          <w:rPr>
            <w:rStyle w:val="Hyperlink"/>
            <w:noProof/>
          </w:rPr>
          <w:t>2.4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Halfstar programma algemeen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_Toc531189403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6</w:t>
        </w:r>
        <w:r w:rsidR="009C5994">
          <w:rPr>
            <w:noProof/>
            <w:webHidden/>
          </w:rPr>
          <w:fldChar w:fldCharType="end"/>
        </w:r>
      </w:hyperlink>
    </w:p>
    <w:p w14:paraId="03B9293A" w14:textId="770C5FFE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04" w:history="1">
        <w:r w:rsidR="009C5994" w:rsidRPr="00040D84">
          <w:rPr>
            <w:rStyle w:val="Hyperlink"/>
            <w:noProof/>
          </w:rPr>
          <w:t>3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Signaalgroepinstellingen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_Toc531189404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7</w:t>
        </w:r>
        <w:r w:rsidR="009C5994">
          <w:rPr>
            <w:noProof/>
            <w:webHidden/>
          </w:rPr>
          <w:fldChar w:fldCharType="end"/>
        </w:r>
      </w:hyperlink>
    </w:p>
    <w:p w14:paraId="716F3D54" w14:textId="733B2021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5" w:history="1">
        <w:r w:rsidR="009C5994" w:rsidRPr="00040D84">
          <w:rPr>
            <w:rStyle w:val="Hyperlink"/>
            <w:noProof/>
          </w:rPr>
          <w:t>3.1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Wachtstand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_Toc531189405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7</w:t>
        </w:r>
        <w:r w:rsidR="009C5994">
          <w:rPr>
            <w:noProof/>
            <w:webHidden/>
          </w:rPr>
          <w:fldChar w:fldCharType="end"/>
        </w:r>
      </w:hyperlink>
    </w:p>
    <w:p w14:paraId="5390C69C" w14:textId="276315EE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6" w:history="1">
        <w:r w:rsidR="009C5994" w:rsidRPr="00040D84">
          <w:rPr>
            <w:rStyle w:val="Hyperlink"/>
            <w:noProof/>
          </w:rPr>
          <w:t>3.2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Garantietijden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_Toc531189406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7</w:t>
        </w:r>
        <w:r w:rsidR="009C5994">
          <w:rPr>
            <w:noProof/>
            <w:webHidden/>
          </w:rPr>
          <w:fldChar w:fldCharType="end"/>
        </w:r>
      </w:hyperlink>
    </w:p>
    <w:p w14:paraId="74203BB1" w14:textId="29EA730C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7" w:history="1">
        <w:r w:rsidR="009C5994" w:rsidRPr="00040D84">
          <w:rPr>
            <w:rStyle w:val="Hyperlink"/>
            <w:noProof/>
          </w:rPr>
          <w:t>3.3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Wachttijdvoorspellers en waitsignalering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_Toc531189407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7</w:t>
        </w:r>
        <w:r w:rsidR="009C5994">
          <w:rPr>
            <w:noProof/>
            <w:webHidden/>
          </w:rPr>
          <w:fldChar w:fldCharType="end"/>
        </w:r>
      </w:hyperlink>
    </w:p>
    <w:p w14:paraId="139EDA28" w14:textId="4D137B7B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08" w:history="1">
        <w:r w:rsidR="009C5994" w:rsidRPr="00040D84">
          <w:rPr>
            <w:rStyle w:val="Hyperlink"/>
            <w:noProof/>
          </w:rPr>
          <w:t>3.4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Rateltikkers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_Toc531189408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7</w:t>
        </w:r>
        <w:r w:rsidR="009C5994">
          <w:rPr>
            <w:noProof/>
            <w:webHidden/>
          </w:rPr>
          <w:fldChar w:fldCharType="end"/>
        </w:r>
      </w:hyperlink>
    </w:p>
    <w:p w14:paraId="5023F6E3" w14:textId="3958F80C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09" w:history="1">
        <w:r w:rsidR="009C5994" w:rsidRPr="00040D84">
          <w:rPr>
            <w:rStyle w:val="Hyperlink"/>
            <w:noProof/>
          </w:rPr>
          <w:t>4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Signaalgroepinteracties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_Toc531189409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0EC351D0" w14:textId="4FF63742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0" w:history="1">
        <w:r w:rsidR="009C5994" w:rsidRPr="00040D84">
          <w:rPr>
            <w:rStyle w:val="Hyperlink"/>
            <w:noProof/>
          </w:rPr>
          <w:t>4.1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Deelconflicten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_Toc531189410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762648E3" w14:textId="541C2038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1" w:history="1">
        <w:r w:rsidR="009C5994" w:rsidRPr="00040D84">
          <w:rPr>
            <w:rStyle w:val="Hyperlink"/>
            <w:noProof/>
          </w:rPr>
          <w:t>4.2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Fiets- en voetgangersoversteekplaatsen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_Toc531189411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35C732BD" w14:textId="6E8EC4F2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2" w:history="1">
        <w:r w:rsidR="009C5994" w:rsidRPr="00040D84">
          <w:rPr>
            <w:rStyle w:val="Hyperlink"/>
            <w:noProof/>
          </w:rPr>
          <w:t>4.3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Meerealisaties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_Toc531189412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35F24352" w14:textId="1A19A8FE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3" w:history="1">
        <w:r w:rsidR="009C5994" w:rsidRPr="00040D84">
          <w:rPr>
            <w:rStyle w:val="Hyperlink"/>
            <w:noProof/>
          </w:rPr>
          <w:t>4.4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Gelijk- en voorstarts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_Toc531189413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2A0D5F48" w14:textId="7302B315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4" w:history="1">
        <w:r w:rsidR="009C5994" w:rsidRPr="00040D84">
          <w:rPr>
            <w:rStyle w:val="Hyperlink"/>
            <w:noProof/>
          </w:rPr>
          <w:t>4.5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Meeverlengen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_Toc531189414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5E0D135D" w14:textId="24ED0EF5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5" w:history="1">
        <w:r w:rsidR="009C5994" w:rsidRPr="00040D84">
          <w:rPr>
            <w:rStyle w:val="Hyperlink"/>
            <w:noProof/>
          </w:rPr>
          <w:t>4.6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Ontruimingstijden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_Toc531189415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8</w:t>
        </w:r>
        <w:r w:rsidR="009C5994">
          <w:rPr>
            <w:noProof/>
            <w:webHidden/>
          </w:rPr>
          <w:fldChar w:fldCharType="end"/>
        </w:r>
      </w:hyperlink>
    </w:p>
    <w:p w14:paraId="36ACB831" w14:textId="17A80B55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6" w:history="1">
        <w:r w:rsidR="009C5994" w:rsidRPr="00040D84">
          <w:rPr>
            <w:rStyle w:val="Hyperlink"/>
            <w:noProof/>
          </w:rPr>
          <w:t>4.7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Koppelingen (voetgangers, harde koppelingen, pelotonkoppelingen)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_Toc531189416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9</w:t>
        </w:r>
        <w:r w:rsidR="009C5994">
          <w:rPr>
            <w:noProof/>
            <w:webHidden/>
          </w:rPr>
          <w:fldChar w:fldCharType="end"/>
        </w:r>
      </w:hyperlink>
    </w:p>
    <w:p w14:paraId="1B230EBD" w14:textId="16E8B567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17" w:history="1">
        <w:r w:rsidR="009C5994" w:rsidRPr="00040D84">
          <w:rPr>
            <w:rStyle w:val="Hyperlink"/>
            <w:noProof/>
          </w:rPr>
          <w:t>5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Detectorinstellingen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_Toc531189417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10</w:t>
        </w:r>
        <w:r w:rsidR="009C5994">
          <w:rPr>
            <w:noProof/>
            <w:webHidden/>
          </w:rPr>
          <w:fldChar w:fldCharType="end"/>
        </w:r>
      </w:hyperlink>
    </w:p>
    <w:p w14:paraId="2AF92175" w14:textId="720F02FD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18" w:history="1">
        <w:r w:rsidR="009C5994" w:rsidRPr="00040D84">
          <w:rPr>
            <w:rStyle w:val="Hyperlink"/>
            <w:noProof/>
          </w:rPr>
          <w:t>6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Prioriteren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_Toc531189418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32855335" w14:textId="561D17F8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19" w:history="1">
        <w:r w:rsidR="009C5994" w:rsidRPr="00040D84">
          <w:rPr>
            <w:rStyle w:val="Hyperlink"/>
            <w:noProof/>
          </w:rPr>
          <w:t>6.1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OV- en HD-ingrepen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_Toc531189419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3FD5D997" w14:textId="1B344657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0" w:history="1">
        <w:r w:rsidR="009C5994" w:rsidRPr="00040D84">
          <w:rPr>
            <w:rStyle w:val="Hyperlink"/>
            <w:noProof/>
          </w:rPr>
          <w:t>6.2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Fietspelotons (FCD)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_Toc531189420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0A095EAF" w14:textId="48D87D68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1" w:history="1">
        <w:r w:rsidR="009C5994" w:rsidRPr="00040D84">
          <w:rPr>
            <w:rStyle w:val="Hyperlink"/>
            <w:noProof/>
          </w:rPr>
          <w:t>6.3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Autopelotons (FCD)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_Toc531189421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24821779" w14:textId="30FFACDE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2" w:history="1">
        <w:r w:rsidR="009C5994" w:rsidRPr="00040D84">
          <w:rPr>
            <w:rStyle w:val="Hyperlink"/>
            <w:noProof/>
          </w:rPr>
          <w:t>6.4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Vrachtwagenpelotons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_Toc531189422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2DCB43C4" w14:textId="4172AD0B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3" w:history="1">
        <w:r w:rsidR="009C5994" w:rsidRPr="00040D84">
          <w:rPr>
            <w:rStyle w:val="Hyperlink"/>
            <w:noProof/>
          </w:rPr>
          <w:t>6.5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Gevaarlijke stoffen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_Toc531189423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12</w:t>
        </w:r>
        <w:r w:rsidR="009C5994">
          <w:rPr>
            <w:noProof/>
            <w:webHidden/>
          </w:rPr>
          <w:fldChar w:fldCharType="end"/>
        </w:r>
      </w:hyperlink>
    </w:p>
    <w:p w14:paraId="69F382A1" w14:textId="43A88CF5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24" w:history="1">
        <w:r w:rsidR="009C5994" w:rsidRPr="00040D84">
          <w:rPr>
            <w:rStyle w:val="Hyperlink"/>
            <w:noProof/>
          </w:rPr>
          <w:t>7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Klokperioden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_Toc531189424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13</w:t>
        </w:r>
        <w:r w:rsidR="009C5994">
          <w:rPr>
            <w:noProof/>
            <w:webHidden/>
          </w:rPr>
          <w:fldChar w:fldCharType="end"/>
        </w:r>
      </w:hyperlink>
    </w:p>
    <w:p w14:paraId="3DE73ED1" w14:textId="3C8F787F" w:rsidR="009C5994" w:rsidRDefault="00191AC3">
      <w:pPr>
        <w:pStyle w:val="Inhopg1"/>
        <w:tabs>
          <w:tab w:val="right" w:leader="dot" w:pos="872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31189425" w:history="1">
        <w:r w:rsidR="009C5994" w:rsidRPr="00040D84">
          <w:rPr>
            <w:rStyle w:val="Hyperlink"/>
            <w:noProof/>
          </w:rPr>
          <w:t>8</w:t>
        </w:r>
        <w:r w:rsidR="009C5994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Specials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_Toc531189425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14</w:t>
        </w:r>
        <w:r w:rsidR="009C5994">
          <w:rPr>
            <w:noProof/>
            <w:webHidden/>
          </w:rPr>
          <w:fldChar w:fldCharType="end"/>
        </w:r>
      </w:hyperlink>
    </w:p>
    <w:p w14:paraId="6B61BA14" w14:textId="706E91FA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6" w:history="1">
        <w:r w:rsidR="009C5994" w:rsidRPr="00040D84">
          <w:rPr>
            <w:rStyle w:val="Hyperlink"/>
            <w:noProof/>
          </w:rPr>
          <w:t>8.1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Seriële koppeling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_Toc531189426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14</w:t>
        </w:r>
        <w:r w:rsidR="009C5994">
          <w:rPr>
            <w:noProof/>
            <w:webHidden/>
          </w:rPr>
          <w:fldChar w:fldCharType="end"/>
        </w:r>
      </w:hyperlink>
    </w:p>
    <w:p w14:paraId="1F2C8F86" w14:textId="5A5CE7B4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7" w:history="1">
        <w:r w:rsidR="009C5994" w:rsidRPr="00040D84">
          <w:rPr>
            <w:rStyle w:val="Hyperlink"/>
            <w:noProof/>
          </w:rPr>
          <w:t>8.2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File stroomafwaarts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_Toc531189427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14</w:t>
        </w:r>
        <w:r w:rsidR="009C5994">
          <w:rPr>
            <w:noProof/>
            <w:webHidden/>
          </w:rPr>
          <w:fldChar w:fldCharType="end"/>
        </w:r>
      </w:hyperlink>
    </w:p>
    <w:p w14:paraId="0B8ABDB5" w14:textId="23462903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8" w:history="1">
        <w:r w:rsidR="009C5994" w:rsidRPr="00040D84">
          <w:rPr>
            <w:rStyle w:val="Hyperlink"/>
            <w:noProof/>
          </w:rPr>
          <w:t>8.3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File stroomopwaarts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_Toc531189428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15</w:t>
        </w:r>
        <w:r w:rsidR="009C5994">
          <w:rPr>
            <w:noProof/>
            <w:webHidden/>
          </w:rPr>
          <w:fldChar w:fldCharType="end"/>
        </w:r>
      </w:hyperlink>
    </w:p>
    <w:p w14:paraId="649C7ACE" w14:textId="43891426" w:rsidR="009C5994" w:rsidRDefault="00191AC3">
      <w:pPr>
        <w:pStyle w:val="Inhopg2"/>
        <w:tabs>
          <w:tab w:val="left" w:pos="1247"/>
          <w:tab w:val="right" w:leader="dot" w:pos="8720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531189429" w:history="1">
        <w:r w:rsidR="009C5994" w:rsidRPr="00040D84">
          <w:rPr>
            <w:rStyle w:val="Hyperlink"/>
            <w:noProof/>
          </w:rPr>
          <w:t>8.4</w:t>
        </w:r>
        <w:r w:rsidR="009C5994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9C5994" w:rsidRPr="00040D84">
          <w:rPr>
            <w:rStyle w:val="Hyperlink"/>
            <w:noProof/>
          </w:rPr>
          <w:t>Fallback programma 2</w:t>
        </w:r>
        <w:r w:rsidR="009C5994">
          <w:rPr>
            <w:noProof/>
            <w:webHidden/>
          </w:rPr>
          <w:tab/>
        </w:r>
        <w:r w:rsidR="009C5994">
          <w:rPr>
            <w:noProof/>
            <w:webHidden/>
          </w:rPr>
          <w:fldChar w:fldCharType="begin"/>
        </w:r>
        <w:r w:rsidR="009C5994">
          <w:rPr>
            <w:noProof/>
            <w:webHidden/>
          </w:rPr>
          <w:instrText xml:space="preserve"> PAGEREF _Toc531189429 \h </w:instrText>
        </w:r>
        <w:r w:rsidR="009C5994">
          <w:rPr>
            <w:noProof/>
            <w:webHidden/>
          </w:rPr>
        </w:r>
        <w:r w:rsidR="009C5994">
          <w:rPr>
            <w:noProof/>
            <w:webHidden/>
          </w:rPr>
          <w:fldChar w:fldCharType="separate"/>
        </w:r>
        <w:r w:rsidR="009C5994">
          <w:rPr>
            <w:noProof/>
            <w:webHidden/>
          </w:rPr>
          <w:t>17</w:t>
        </w:r>
        <w:r w:rsidR="009C5994">
          <w:rPr>
            <w:noProof/>
            <w:webHidden/>
          </w:rPr>
          <w:fldChar w:fldCharType="end"/>
        </w:r>
      </w:hyperlink>
    </w:p>
    <w:p w14:paraId="23C5C9B0" w14:textId="5CAD95E5" w:rsidR="00F14BA9" w:rsidRDefault="006A0E4A">
      <w:pPr>
        <w:spacing w:line="240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fldChar w:fldCharType="end"/>
      </w:r>
    </w:p>
    <w:p w14:paraId="75D72047" w14:textId="77777777" w:rsidR="00F14BA9" w:rsidRDefault="00FC5F6D" w:rsidP="00F14BA9">
      <w:pPr>
        <w:pStyle w:val="Kop1"/>
      </w:pPr>
      <w:bookmarkStart w:id="23" w:name="_Toc531189395"/>
      <w:r>
        <w:lastRenderedPageBreak/>
        <w:t>Inleiding</w:t>
      </w:r>
      <w:bookmarkEnd w:id="23"/>
    </w:p>
    <w:p w14:paraId="58FE3E99" w14:textId="77777777" w:rsidR="00FC5F6D" w:rsidRDefault="00FC5F6D" w:rsidP="00FC5F6D">
      <w:r>
        <w:t xml:space="preserve">Deze pre-specificatie </w:t>
      </w:r>
      <w:r w:rsidR="006F2FEC">
        <w:t xml:space="preserve">bevat de input voor het programmeren van een Vialis </w:t>
      </w:r>
      <w:r w:rsidR="00542AD7">
        <w:t>I</w:t>
      </w:r>
      <w:r>
        <w:t>TS-applicatie. Deze pre-specificatie bevat alleen de kruispunt-eigen kenmerken en eventuele specials. De basiswerking van de ITS-applicatie wordt niet beschreven.</w:t>
      </w:r>
      <w:r w:rsidR="00495A0D">
        <w:t xml:space="preserve"> Voor de basiswerking en alle </w:t>
      </w:r>
      <w:proofErr w:type="spellStart"/>
      <w:r w:rsidR="00495A0D">
        <w:t>defaults</w:t>
      </w:r>
      <w:proofErr w:type="spellEnd"/>
      <w:r w:rsidR="00495A0D">
        <w:t xml:space="preserve"> wordt verwezen naar </w:t>
      </w:r>
      <w:r w:rsidR="00550073">
        <w:t>het document “ITS Control Application – Documentatie”.</w:t>
      </w:r>
    </w:p>
    <w:p w14:paraId="2CB468B2" w14:textId="77777777" w:rsidR="00FC5F6D" w:rsidRDefault="00FC5F6D" w:rsidP="00FC5F6D"/>
    <w:p w14:paraId="20214AD5" w14:textId="77777777" w:rsidR="00FC5F6D" w:rsidRDefault="00FC5F6D" w:rsidP="00FC5F6D">
      <w:r>
        <w:t>Deze pre-specificatie betreft de volgende VRI</w:t>
      </w:r>
      <w:r w:rsidR="002D0FE4"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181"/>
      </w:tblGrid>
      <w:tr w:rsidR="00FC5F6D" w14:paraId="1AE03230" w14:textId="77777777" w:rsidTr="00290823">
        <w:tc>
          <w:tcPr>
            <w:tcW w:w="3539" w:type="dxa"/>
          </w:tcPr>
          <w:p w14:paraId="3840A2DF" w14:textId="77777777" w:rsidR="00FC5F6D" w:rsidRDefault="00FC5F6D" w:rsidP="00FC5F6D">
            <w:r>
              <w:t>Wegbeheerder</w:t>
            </w:r>
          </w:p>
        </w:tc>
        <w:tc>
          <w:tcPr>
            <w:tcW w:w="5181" w:type="dxa"/>
          </w:tcPr>
          <w:p w14:paraId="22B52885" w14:textId="16590184" w:rsidR="00FC5F6D" w:rsidRDefault="000A1049" w:rsidP="00FC5F6D">
            <w:r>
              <w:t xml:space="preserve">Gemeente </w:t>
            </w:r>
            <w:r w:rsidR="00A87864">
              <w:t>Almelo</w:t>
            </w:r>
          </w:p>
        </w:tc>
      </w:tr>
      <w:tr w:rsidR="00FC5F6D" w14:paraId="64E8BB46" w14:textId="77777777" w:rsidTr="00290823">
        <w:tc>
          <w:tcPr>
            <w:tcW w:w="3539" w:type="dxa"/>
          </w:tcPr>
          <w:p w14:paraId="25F213EF" w14:textId="77777777" w:rsidR="00FC5F6D" w:rsidRDefault="00FC5F6D" w:rsidP="00FC5F6D">
            <w:r>
              <w:t>Kruispuntnummer</w:t>
            </w:r>
          </w:p>
        </w:tc>
        <w:tc>
          <w:tcPr>
            <w:tcW w:w="5181" w:type="dxa"/>
          </w:tcPr>
          <w:p w14:paraId="52F39004" w14:textId="4A8126A6" w:rsidR="00FC5F6D" w:rsidRDefault="00C74CDC" w:rsidP="00FC5F6D">
            <w:r>
              <w:t>iV</w:t>
            </w:r>
            <w:r w:rsidR="00A87864">
              <w:t>30</w:t>
            </w:r>
            <w:r w:rsidR="00A01688">
              <w:t>60</w:t>
            </w:r>
          </w:p>
        </w:tc>
      </w:tr>
      <w:tr w:rsidR="00FC5F6D" w14:paraId="41371E5F" w14:textId="77777777" w:rsidTr="00290823">
        <w:tc>
          <w:tcPr>
            <w:tcW w:w="3539" w:type="dxa"/>
          </w:tcPr>
          <w:p w14:paraId="4F6553C1" w14:textId="77777777" w:rsidR="00FC5F6D" w:rsidRDefault="00FC5F6D" w:rsidP="00FC5F6D">
            <w:r>
              <w:t>Straatnamen</w:t>
            </w:r>
          </w:p>
        </w:tc>
        <w:tc>
          <w:tcPr>
            <w:tcW w:w="5181" w:type="dxa"/>
          </w:tcPr>
          <w:p w14:paraId="7D4AFF75" w14:textId="473103B5" w:rsidR="00FC5F6D" w:rsidRDefault="00F34EC6" w:rsidP="00FC5F6D">
            <w:r>
              <w:t>Schuilenburgsingel</w:t>
            </w:r>
            <w:r w:rsidR="003528C2">
              <w:t xml:space="preserve"> – </w:t>
            </w:r>
            <w:r>
              <w:t>Schuilenburglaan</w:t>
            </w:r>
            <w:r w:rsidR="00090A0C">
              <w:t xml:space="preserve"> </w:t>
            </w:r>
            <w:r>
              <w:t>–</w:t>
            </w:r>
            <w:r w:rsidR="00090A0C">
              <w:t xml:space="preserve"> </w:t>
            </w:r>
            <w:r>
              <w:t>Groenplein</w:t>
            </w:r>
          </w:p>
        </w:tc>
      </w:tr>
      <w:tr w:rsidR="000D2540" w14:paraId="5BCC23EF" w14:textId="77777777" w:rsidTr="00290823">
        <w:tc>
          <w:tcPr>
            <w:tcW w:w="3539" w:type="dxa"/>
          </w:tcPr>
          <w:p w14:paraId="7A94E784" w14:textId="77777777" w:rsidR="000D2540" w:rsidRDefault="000D2540" w:rsidP="00FC5F6D">
            <w:r>
              <w:t>Plaats</w:t>
            </w:r>
          </w:p>
        </w:tc>
        <w:tc>
          <w:tcPr>
            <w:tcW w:w="5181" w:type="dxa"/>
          </w:tcPr>
          <w:p w14:paraId="3D82BE52" w14:textId="042FF1FF" w:rsidR="000D2540" w:rsidRDefault="00A87864" w:rsidP="00FC5F6D">
            <w:r>
              <w:t>Almelo</w:t>
            </w:r>
          </w:p>
        </w:tc>
      </w:tr>
      <w:tr w:rsidR="00FC5F6D" w14:paraId="02BB0457" w14:textId="77777777" w:rsidTr="00290823">
        <w:tc>
          <w:tcPr>
            <w:tcW w:w="3539" w:type="dxa"/>
          </w:tcPr>
          <w:p w14:paraId="418B60FD" w14:textId="77777777" w:rsidR="00FC5F6D" w:rsidRDefault="00FC5F6D" w:rsidP="00FC5F6D">
            <w:proofErr w:type="spellStart"/>
            <w:r>
              <w:t>Vialisautomaat</w:t>
            </w:r>
            <w:proofErr w:type="spellEnd"/>
          </w:p>
        </w:tc>
        <w:tc>
          <w:tcPr>
            <w:tcW w:w="5181" w:type="dxa"/>
          </w:tcPr>
          <w:p w14:paraId="1B14A999" w14:textId="3C8827BF" w:rsidR="00FC5F6D" w:rsidRDefault="002331FB" w:rsidP="00FC5F6D">
            <w:r>
              <w:t>N</w:t>
            </w:r>
            <w:r w:rsidR="00F34EC6">
              <w:t>ee</w:t>
            </w:r>
            <w:r>
              <w:t xml:space="preserve">, </w:t>
            </w:r>
            <w:proofErr w:type="spellStart"/>
            <w:r>
              <w:t>Dynniq</w:t>
            </w:r>
            <w:proofErr w:type="spellEnd"/>
          </w:p>
        </w:tc>
      </w:tr>
    </w:tbl>
    <w:p w14:paraId="5BA22218" w14:textId="77777777" w:rsidR="00FC5F6D" w:rsidRDefault="00FC5F6D" w:rsidP="00FC5F6D"/>
    <w:p w14:paraId="7602DE2A" w14:textId="77777777" w:rsidR="00FC5F6D" w:rsidRDefault="00FC5F6D" w:rsidP="00FC5F6D"/>
    <w:p w14:paraId="6711F43B" w14:textId="77777777" w:rsidR="00FC5F6D" w:rsidRDefault="00FC5F6D" w:rsidP="00FC5F6D">
      <w:r>
        <w:t>Bij deze pre-specificatie behoren de volgende referenties:</w:t>
      </w:r>
    </w:p>
    <w:tbl>
      <w:tblPr>
        <w:tblStyle w:val="Tabelraster"/>
        <w:tblW w:w="7726" w:type="dxa"/>
        <w:tblLook w:val="04A0" w:firstRow="1" w:lastRow="0" w:firstColumn="1" w:lastColumn="0" w:noHBand="0" w:noVBand="1"/>
      </w:tblPr>
      <w:tblGrid>
        <w:gridCol w:w="4341"/>
        <w:gridCol w:w="3385"/>
      </w:tblGrid>
      <w:tr w:rsidR="002D0FE4" w14:paraId="6474BA68" w14:textId="77777777" w:rsidTr="00394374">
        <w:tc>
          <w:tcPr>
            <w:tcW w:w="4341" w:type="dxa"/>
          </w:tcPr>
          <w:p w14:paraId="36D368C1" w14:textId="77777777" w:rsidR="002D0FE4" w:rsidRDefault="00D53E52" w:rsidP="00FC5F6D">
            <w:r>
              <w:t>Topologiebestand (.</w:t>
            </w:r>
            <w:proofErr w:type="spellStart"/>
            <w:r>
              <w:t>xml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67668E7A" w14:textId="77777777" w:rsidR="002D0FE4" w:rsidRDefault="002D0FE4" w:rsidP="00FC5F6D"/>
        </w:tc>
      </w:tr>
      <w:tr w:rsidR="002D0FE4" w14:paraId="15114290" w14:textId="77777777" w:rsidTr="00394374">
        <w:tc>
          <w:tcPr>
            <w:tcW w:w="4341" w:type="dxa"/>
          </w:tcPr>
          <w:p w14:paraId="6D200AAF" w14:textId="77777777" w:rsidR="002D0FE4" w:rsidRDefault="00D53E52" w:rsidP="00FC5F6D">
            <w:r>
              <w:t>Tekening (.pdf of .</w:t>
            </w:r>
            <w:proofErr w:type="spellStart"/>
            <w:r>
              <w:t>dwg</w:t>
            </w:r>
            <w:proofErr w:type="spellEnd"/>
            <w:r>
              <w:t>/.</w:t>
            </w:r>
            <w:proofErr w:type="spellStart"/>
            <w:r>
              <w:t>dxf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0146D2CA" w14:textId="77777777" w:rsidR="002D0FE4" w:rsidRDefault="002D0FE4" w:rsidP="00FC5F6D"/>
        </w:tc>
      </w:tr>
      <w:tr w:rsidR="002D0FE4" w14:paraId="1B9B6546" w14:textId="77777777" w:rsidTr="00394374">
        <w:tc>
          <w:tcPr>
            <w:tcW w:w="4341" w:type="dxa"/>
          </w:tcPr>
          <w:p w14:paraId="5233441D" w14:textId="77777777" w:rsidR="002D0FE4" w:rsidRDefault="002D0FE4" w:rsidP="00FC5F6D">
            <w:r>
              <w:t>Coconbestand (.</w:t>
            </w:r>
            <w:proofErr w:type="spellStart"/>
            <w:r>
              <w:t>cdb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13C8DB8D" w14:textId="55DD10E9" w:rsidR="002D0FE4" w:rsidRDefault="00F34EC6" w:rsidP="00FC5F6D">
            <w:proofErr w:type="spellStart"/>
            <w:r>
              <w:t>Schuilenburgsingel</w:t>
            </w:r>
            <w:r w:rsidR="00AC0F49">
              <w:t>.cdb</w:t>
            </w:r>
            <w:proofErr w:type="spellEnd"/>
          </w:p>
        </w:tc>
      </w:tr>
      <w:tr w:rsidR="002D0FE4" w:rsidRPr="00EC472B" w14:paraId="1BE59A5B" w14:textId="77777777" w:rsidTr="00394374">
        <w:tc>
          <w:tcPr>
            <w:tcW w:w="4341" w:type="dxa"/>
          </w:tcPr>
          <w:p w14:paraId="3388F8FC" w14:textId="77777777" w:rsidR="002D0FE4" w:rsidRDefault="00D53E52" w:rsidP="00FC5F6D">
            <w:r>
              <w:t>Ottobestand (.</w:t>
            </w:r>
            <w:proofErr w:type="spellStart"/>
            <w:r>
              <w:t>ott</w:t>
            </w:r>
            <w:proofErr w:type="spellEnd"/>
            <w:r>
              <w:t>)</w:t>
            </w:r>
          </w:p>
        </w:tc>
        <w:tc>
          <w:tcPr>
            <w:tcW w:w="3385" w:type="dxa"/>
          </w:tcPr>
          <w:p w14:paraId="28C4AB1F" w14:textId="5C42E284" w:rsidR="002D0FE4" w:rsidRPr="003A5C43" w:rsidRDefault="00040EAE" w:rsidP="00FC5F6D">
            <w:pPr>
              <w:rPr>
                <w:lang w:val="en-US"/>
              </w:rPr>
            </w:pPr>
            <w:r w:rsidRPr="003A5C43">
              <w:rPr>
                <w:lang w:val="en-US"/>
              </w:rPr>
              <w:t>[n.v.t]</w:t>
            </w:r>
            <w:r w:rsidR="00EC5443" w:rsidRPr="003A5C43">
              <w:rPr>
                <w:lang w:val="en-US"/>
              </w:rPr>
              <w:t>,OT</w:t>
            </w:r>
            <w:r w:rsidR="00E152EB">
              <w:rPr>
                <w:lang w:val="en-US"/>
              </w:rPr>
              <w:t xml:space="preserve"> K3060</w:t>
            </w:r>
            <w:r w:rsidR="00EC5443" w:rsidRPr="003A5C43">
              <w:rPr>
                <w:lang w:val="en-US"/>
              </w:rPr>
              <w:t>.txt</w:t>
            </w:r>
          </w:p>
        </w:tc>
      </w:tr>
      <w:tr w:rsidR="00E349E9" w14:paraId="27B3F7F9" w14:textId="77777777" w:rsidTr="00394374">
        <w:tc>
          <w:tcPr>
            <w:tcW w:w="4341" w:type="dxa"/>
          </w:tcPr>
          <w:p w14:paraId="525F6395" w14:textId="77777777" w:rsidR="00E349E9" w:rsidRDefault="00BC145D" w:rsidP="00FC5F6D">
            <w:proofErr w:type="spellStart"/>
            <w:r>
              <w:t>Transytbestand</w:t>
            </w:r>
            <w:proofErr w:type="spellEnd"/>
            <w:r>
              <w:t xml:space="preserve"> met h</w:t>
            </w:r>
            <w:r w:rsidR="00E349E9">
              <w:t>alfstar programma</w:t>
            </w:r>
          </w:p>
        </w:tc>
        <w:tc>
          <w:tcPr>
            <w:tcW w:w="3385" w:type="dxa"/>
          </w:tcPr>
          <w:p w14:paraId="307C32C2" w14:textId="77777777" w:rsidR="00E349E9" w:rsidRPr="006F2E8D" w:rsidRDefault="000A1049" w:rsidP="00290823">
            <w:r>
              <w:t>[n.v.t]</w:t>
            </w:r>
          </w:p>
        </w:tc>
      </w:tr>
      <w:tr w:rsidR="00290823" w14:paraId="47291110" w14:textId="77777777" w:rsidTr="00394374">
        <w:tc>
          <w:tcPr>
            <w:tcW w:w="4341" w:type="dxa"/>
          </w:tcPr>
          <w:p w14:paraId="3E3CC77A" w14:textId="77777777" w:rsidR="00290823" w:rsidRDefault="00290823" w:rsidP="00FC5F6D">
            <w:r>
              <w:t>Excelsheet voetgangerskoppelingen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3CBD59C1" w14:textId="77777777" w:rsidR="00290823" w:rsidRDefault="004F25BB" w:rsidP="00290823">
            <w:r>
              <w:t>[n.v.t]</w:t>
            </w:r>
          </w:p>
        </w:tc>
      </w:tr>
      <w:tr w:rsidR="00290823" w14:paraId="4ACC079A" w14:textId="77777777" w:rsidTr="00394374">
        <w:tc>
          <w:tcPr>
            <w:tcW w:w="4341" w:type="dxa"/>
          </w:tcPr>
          <w:p w14:paraId="0D806563" w14:textId="77777777" w:rsidR="00290823" w:rsidRDefault="00290823" w:rsidP="00FC5F6D">
            <w:r>
              <w:t>Excelsheet koppelingen autorichtingen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11BE40E3" w14:textId="77777777" w:rsidR="00290823" w:rsidRDefault="006872D7" w:rsidP="00FC5F6D">
            <w:r>
              <w:t>[n.v.t]</w:t>
            </w:r>
            <w:r w:rsidR="00791335">
              <w:t xml:space="preserve"> </w:t>
            </w:r>
          </w:p>
        </w:tc>
      </w:tr>
      <w:tr w:rsidR="00290823" w14:paraId="7ECDD5AF" w14:textId="77777777" w:rsidTr="00394374">
        <w:tc>
          <w:tcPr>
            <w:tcW w:w="4341" w:type="dxa"/>
          </w:tcPr>
          <w:p w14:paraId="104C6F32" w14:textId="77777777" w:rsidR="00290823" w:rsidRDefault="00290823" w:rsidP="001966A9">
            <w:r>
              <w:t>Excelsheet maximumgroentijden</w:t>
            </w:r>
            <w:r w:rsidR="00E349E9">
              <w:t xml:space="preserve"> (.</w:t>
            </w:r>
            <w:proofErr w:type="spellStart"/>
            <w:r w:rsidR="00E349E9">
              <w:t>xlsx</w:t>
            </w:r>
            <w:proofErr w:type="spellEnd"/>
            <w:r w:rsidR="00E349E9">
              <w:t>)</w:t>
            </w:r>
          </w:p>
        </w:tc>
        <w:tc>
          <w:tcPr>
            <w:tcW w:w="3385" w:type="dxa"/>
          </w:tcPr>
          <w:p w14:paraId="5F52993E" w14:textId="77ABE47C" w:rsidR="00290823" w:rsidRDefault="00290823" w:rsidP="001966A9">
            <w:proofErr w:type="spellStart"/>
            <w:r>
              <w:t>Maxgroentijden</w:t>
            </w:r>
            <w:proofErr w:type="spellEnd"/>
            <w:r>
              <w:t xml:space="preserve"> VRI </w:t>
            </w:r>
            <w:r w:rsidR="00A87864">
              <w:t>ALM</w:t>
            </w:r>
            <w:r w:rsidR="003528C2">
              <w:t>-</w:t>
            </w:r>
            <w:r w:rsidR="00A87864">
              <w:t>30</w:t>
            </w:r>
            <w:r w:rsidR="00C15294">
              <w:t>60</w:t>
            </w:r>
          </w:p>
        </w:tc>
      </w:tr>
      <w:tr w:rsidR="00290823" w14:paraId="0B57EF11" w14:textId="77777777" w:rsidTr="00394374">
        <w:tc>
          <w:tcPr>
            <w:tcW w:w="4341" w:type="dxa"/>
          </w:tcPr>
          <w:p w14:paraId="398B8593" w14:textId="77777777" w:rsidR="00290823" w:rsidRDefault="00394374" w:rsidP="00FC5F6D">
            <w:r>
              <w:t>CROW richtlijn geeltijden</w:t>
            </w:r>
          </w:p>
        </w:tc>
        <w:tc>
          <w:tcPr>
            <w:tcW w:w="3385" w:type="dxa"/>
          </w:tcPr>
          <w:p w14:paraId="38901A91" w14:textId="77777777" w:rsidR="00290823" w:rsidRDefault="00394374" w:rsidP="00FC5F6D">
            <w:r w:rsidRPr="00394374">
              <w:t>CROW343 - Nieuwe geeltijden.pdf</w:t>
            </w:r>
          </w:p>
        </w:tc>
      </w:tr>
    </w:tbl>
    <w:p w14:paraId="477B101B" w14:textId="77777777" w:rsidR="00FC5F6D" w:rsidRDefault="00FC5F6D" w:rsidP="00FC5F6D"/>
    <w:p w14:paraId="5725A6BC" w14:textId="77777777" w:rsidR="00FC5F6D" w:rsidRDefault="00237617" w:rsidP="00FC5F6D">
      <w:r>
        <w:t>Voor het invullen van deze specificatie wordt de volgende werkwijze gebruikt:</w:t>
      </w:r>
    </w:p>
    <w:p w14:paraId="5A7A6CB6" w14:textId="02540793" w:rsidR="00237617" w:rsidRDefault="006872D7" w:rsidP="00907CCD">
      <w:pPr>
        <w:pStyle w:val="Lijstalinea"/>
        <w:numPr>
          <w:ilvl w:val="0"/>
          <w:numId w:val="18"/>
        </w:numPr>
      </w:pPr>
      <w:r>
        <w:t>O</w:t>
      </w:r>
      <w:r w:rsidR="00237617">
        <w:t xml:space="preserve">ntruimingstijden </w:t>
      </w:r>
      <w:r w:rsidR="003528C2">
        <w:t xml:space="preserve">volgens </w:t>
      </w:r>
      <w:r w:rsidR="00CE75C7">
        <w:t>huidige automaat</w:t>
      </w:r>
    </w:p>
    <w:p w14:paraId="25A969F8" w14:textId="77777777" w:rsidR="00237617" w:rsidRDefault="00237617" w:rsidP="00907CCD">
      <w:pPr>
        <w:pStyle w:val="Lijstalinea"/>
        <w:numPr>
          <w:ilvl w:val="0"/>
          <w:numId w:val="18"/>
        </w:numPr>
      </w:pPr>
      <w:r>
        <w:t>Berekenen blokvolgorde en fasediagrammen ochtend/avondspits met Cocon</w:t>
      </w:r>
    </w:p>
    <w:p w14:paraId="6F531F7D" w14:textId="77777777" w:rsidR="00237617" w:rsidRDefault="00237617" w:rsidP="00907CCD">
      <w:pPr>
        <w:pStyle w:val="Lijstalinea"/>
        <w:numPr>
          <w:ilvl w:val="0"/>
          <w:numId w:val="18"/>
        </w:numPr>
      </w:pPr>
      <w:r>
        <w:t xml:space="preserve">Berekenen </w:t>
      </w:r>
      <w:proofErr w:type="spellStart"/>
      <w:r>
        <w:t>maxgroentijden</w:t>
      </w:r>
      <w:proofErr w:type="spellEnd"/>
      <w:r>
        <w:t xml:space="preserve"> met Exceltool “</w:t>
      </w:r>
      <w:r w:rsidRPr="00237617">
        <w:t>MaxgroenbepalingVialis.xlsm</w:t>
      </w:r>
      <w:r>
        <w:t>”</w:t>
      </w:r>
    </w:p>
    <w:p w14:paraId="62EBFACA" w14:textId="77777777" w:rsidR="00237617" w:rsidRDefault="00237617" w:rsidP="00907CCD">
      <w:pPr>
        <w:pStyle w:val="Lijstalinea"/>
        <w:numPr>
          <w:ilvl w:val="0"/>
          <w:numId w:val="18"/>
        </w:numPr>
      </w:pPr>
      <w:r>
        <w:t>Berekenen voetgangerskoppelingen met Excelsheet “</w:t>
      </w:r>
      <w:proofErr w:type="spellStart"/>
      <w:r w:rsidRPr="006F2E8D">
        <w:t>Voetgangertijden</w:t>
      </w:r>
      <w:proofErr w:type="spellEnd"/>
      <w:r w:rsidRPr="006F2E8D">
        <w:t xml:space="preserve"> V</w:t>
      </w:r>
      <w:r>
        <w:t>9.xlsx”</w:t>
      </w:r>
    </w:p>
    <w:p w14:paraId="1201054E" w14:textId="77777777" w:rsidR="00237617" w:rsidRDefault="00237617" w:rsidP="00907CCD">
      <w:pPr>
        <w:pStyle w:val="Lijstalinea"/>
        <w:numPr>
          <w:ilvl w:val="0"/>
          <w:numId w:val="18"/>
        </w:numPr>
      </w:pPr>
      <w:r>
        <w:t>Berekenen autokoppelingen met Excelsheet “</w:t>
      </w:r>
      <w:r w:rsidR="001D0D89">
        <w:t>?</w:t>
      </w:r>
      <w:r w:rsidRPr="006F2E8D">
        <w:t xml:space="preserve"> V</w:t>
      </w:r>
      <w:r>
        <w:t>9.xlsx”</w:t>
      </w:r>
    </w:p>
    <w:p w14:paraId="4C3546B8" w14:textId="77777777" w:rsidR="00237617" w:rsidRDefault="001D0D89" w:rsidP="00907CCD">
      <w:pPr>
        <w:pStyle w:val="Lijstalinea"/>
        <w:numPr>
          <w:ilvl w:val="0"/>
          <w:numId w:val="18"/>
        </w:numPr>
      </w:pPr>
      <w:r>
        <w:t xml:space="preserve">Eventueel een </w:t>
      </w:r>
      <w:proofErr w:type="spellStart"/>
      <w:r>
        <w:t>Transytberekening</w:t>
      </w:r>
      <w:proofErr w:type="spellEnd"/>
      <w:r>
        <w:t xml:space="preserve"> uitvoeren indien een halfstar programma gewenst is.</w:t>
      </w:r>
    </w:p>
    <w:p w14:paraId="32E6E254" w14:textId="77777777" w:rsidR="001D0D89" w:rsidRDefault="001D0D89" w:rsidP="00907CCD">
      <w:pPr>
        <w:pStyle w:val="Lijstalinea"/>
        <w:numPr>
          <w:ilvl w:val="0"/>
          <w:numId w:val="18"/>
        </w:numPr>
      </w:pPr>
      <w:r>
        <w:t>Dit Word-document invullen.</w:t>
      </w:r>
    </w:p>
    <w:p w14:paraId="5E85700E" w14:textId="77777777" w:rsidR="00887F03" w:rsidRDefault="00887F03" w:rsidP="00887F03">
      <w:pPr>
        <w:pStyle w:val="Kop1"/>
      </w:pPr>
      <w:bookmarkStart w:id="24" w:name="bw_start"/>
      <w:bookmarkStart w:id="25" w:name="_Toc531189396"/>
      <w:bookmarkEnd w:id="24"/>
      <w:r>
        <w:lastRenderedPageBreak/>
        <w:t>Regelstructuren</w:t>
      </w:r>
      <w:bookmarkEnd w:id="25"/>
    </w:p>
    <w:p w14:paraId="4028A420" w14:textId="77777777" w:rsidR="00887F03" w:rsidRDefault="00887F03" w:rsidP="00887F03">
      <w:pPr>
        <w:pStyle w:val="Kop2"/>
      </w:pPr>
      <w:bookmarkStart w:id="26" w:name="_Toc531189397"/>
      <w:r>
        <w:t>Werkingstijden regelstructuren</w:t>
      </w:r>
      <w:bookmarkEnd w:id="26"/>
    </w:p>
    <w:p w14:paraId="336CCD70" w14:textId="1F39F713" w:rsidR="009A2EBD" w:rsidRDefault="009A2EBD" w:rsidP="00AC0F49">
      <w:r>
        <w:t>[1</w:t>
      </w:r>
      <w:r w:rsidRPr="009A2EBD">
        <w:rPr>
          <w:vertAlign w:val="superscript"/>
        </w:rPr>
        <w:t>e</w:t>
      </w:r>
      <w:r>
        <w:t xml:space="preserve"> instantie]</w:t>
      </w:r>
    </w:p>
    <w:p w14:paraId="0DC85744" w14:textId="0CC7ED48" w:rsidR="009A2EBD" w:rsidRDefault="009A2EBD" w:rsidP="00AC0F49">
      <w:r>
        <w:t>24x7 modulestructuur</w:t>
      </w:r>
    </w:p>
    <w:p w14:paraId="0086296D" w14:textId="77777777" w:rsidR="009A2EBD" w:rsidRDefault="009A2EBD" w:rsidP="00AC0F49"/>
    <w:p w14:paraId="51A9EA86" w14:textId="70121395" w:rsidR="009A2EBD" w:rsidRDefault="009A2EBD" w:rsidP="00AC0F49">
      <w:r>
        <w:t>[2</w:t>
      </w:r>
      <w:r w:rsidRPr="009A2EBD">
        <w:rPr>
          <w:vertAlign w:val="superscript"/>
        </w:rPr>
        <w:t>e</w:t>
      </w:r>
      <w:r>
        <w:t xml:space="preserve"> instantie]</w:t>
      </w:r>
    </w:p>
    <w:p w14:paraId="722D2DB3" w14:textId="0E1834B0" w:rsidR="0039679B" w:rsidRDefault="00AC0F49" w:rsidP="00AC0F49">
      <w:r>
        <w:t xml:space="preserve">In deze applicatie </w:t>
      </w:r>
      <w:r w:rsidR="0039679B">
        <w:t>is</w:t>
      </w:r>
      <w:r>
        <w:t xml:space="preserve"> halfstar (alleen Toptrac/PL1) in bedrijf als de bijbehorende klokperioden halfstar toegestaan actief zijn</w:t>
      </w:r>
      <w:r w:rsidR="0039679B">
        <w:t xml:space="preserve"> en Toptrac vanuit de centrale aangestuurd wordt. </w:t>
      </w:r>
    </w:p>
    <w:p w14:paraId="4A3F1035" w14:textId="77777777" w:rsidR="00AC0F49" w:rsidRDefault="0039679B" w:rsidP="00AC0F49">
      <w:r>
        <w:t xml:space="preserve">De </w:t>
      </w:r>
      <w:proofErr w:type="spellStart"/>
      <w:r w:rsidR="005B6335">
        <w:t>ToptracFlex</w:t>
      </w:r>
      <w:proofErr w:type="spellEnd"/>
      <w:r w:rsidR="005B6335">
        <w:t xml:space="preserve"> </w:t>
      </w:r>
      <w:r w:rsidR="008F64EF">
        <w:t>-</w:t>
      </w:r>
      <w:r>
        <w:t>module is dan ook actief, mits de bijbehorende klokperiode “</w:t>
      </w:r>
      <w:proofErr w:type="spellStart"/>
      <w:r w:rsidR="005B6335">
        <w:t>ToptracFlex</w:t>
      </w:r>
      <w:proofErr w:type="spellEnd"/>
      <w:r>
        <w:t>” waar is.</w:t>
      </w:r>
    </w:p>
    <w:p w14:paraId="513F02F6" w14:textId="77777777" w:rsidR="00AE4555" w:rsidRDefault="00AE4555" w:rsidP="00AC0F49"/>
    <w:p w14:paraId="79616ECE" w14:textId="77777777" w:rsidR="00AC0F49" w:rsidRDefault="00AC0F49" w:rsidP="00AC0F49">
      <w:r>
        <w:t xml:space="preserve">Indien Toptrac/PL1 niet actief is, dan is </w:t>
      </w:r>
      <w:proofErr w:type="spellStart"/>
      <w:r w:rsidR="0039679B">
        <w:t>Flex</w:t>
      </w:r>
      <w:proofErr w:type="spellEnd"/>
      <w:r w:rsidR="0039679B">
        <w:t xml:space="preserve"> (lokaal) actief, gedurende klokperiode “</w:t>
      </w:r>
      <w:proofErr w:type="spellStart"/>
      <w:r w:rsidR="0039679B">
        <w:t>Flex</w:t>
      </w:r>
      <w:proofErr w:type="spellEnd"/>
      <w:r w:rsidR="0039679B">
        <w:t xml:space="preserve"> lokaal”.</w:t>
      </w:r>
    </w:p>
    <w:p w14:paraId="29E4D411" w14:textId="77777777" w:rsidR="0039679B" w:rsidRDefault="0039679B" w:rsidP="00AC0F49"/>
    <w:p w14:paraId="4AA85423" w14:textId="77777777" w:rsidR="0039679B" w:rsidRDefault="0039679B" w:rsidP="00AC0F49">
      <w:r>
        <w:t xml:space="preserve">Indien </w:t>
      </w:r>
      <w:proofErr w:type="spellStart"/>
      <w:r>
        <w:t>Flex</w:t>
      </w:r>
      <w:proofErr w:type="spellEnd"/>
      <w:r>
        <w:t xml:space="preserve"> en Toptrac/PL1 niet actief zijn, dan is de modulestructuur in bedrijf (hier is dus geen klokperiode meer voor nodig).</w:t>
      </w:r>
    </w:p>
    <w:p w14:paraId="36B092E4" w14:textId="77777777" w:rsidR="00BC7DCD" w:rsidRDefault="00BC7DCD" w:rsidP="00AC0F49"/>
    <w:p w14:paraId="2EFFF5F1" w14:textId="36D85D11" w:rsidR="00BC7DCD" w:rsidRDefault="00BC7DCD" w:rsidP="00AC0F49">
      <w:r>
        <w:t xml:space="preserve">De bijbehorende klokperiodes zijn gedefinieerd in hoofdstuk </w:t>
      </w:r>
      <w:r>
        <w:fldChar w:fldCharType="begin"/>
      </w:r>
      <w:r>
        <w:instrText xml:space="preserve"> REF _Ref516836987 \r \h </w:instrText>
      </w:r>
      <w:r>
        <w:fldChar w:fldCharType="separate"/>
      </w:r>
      <w:r w:rsidR="009C5994">
        <w:t>7</w:t>
      </w:r>
      <w:r>
        <w:fldChar w:fldCharType="end"/>
      </w:r>
      <w:r>
        <w:t xml:space="preserve"> (pagina </w:t>
      </w:r>
      <w:r>
        <w:fldChar w:fldCharType="begin"/>
      </w:r>
      <w:r>
        <w:instrText xml:space="preserve"> PAGEREF _Ref516836995 \h </w:instrText>
      </w:r>
      <w:r>
        <w:fldChar w:fldCharType="separate"/>
      </w:r>
      <w:r w:rsidR="009C5994">
        <w:rPr>
          <w:noProof/>
        </w:rPr>
        <w:t>13</w:t>
      </w:r>
      <w:r>
        <w:fldChar w:fldCharType="end"/>
      </w:r>
      <w:r>
        <w:t>).</w:t>
      </w:r>
    </w:p>
    <w:p w14:paraId="2C8AF279" w14:textId="77777777" w:rsidR="00887F03" w:rsidRDefault="00887F03" w:rsidP="00887F03">
      <w:pPr>
        <w:pStyle w:val="Kop2"/>
      </w:pPr>
      <w:bookmarkStart w:id="27" w:name="_Toc531189398"/>
      <w:r>
        <w:t>Modulestructuur</w:t>
      </w:r>
      <w:bookmarkEnd w:id="27"/>
    </w:p>
    <w:p w14:paraId="6984D037" w14:textId="77777777" w:rsidR="00887F03" w:rsidRPr="00B23570" w:rsidRDefault="00887F03" w:rsidP="00887F03">
      <w:pPr>
        <w:pStyle w:val="Kop3"/>
      </w:pPr>
      <w:bookmarkStart w:id="28" w:name="_Toc531189399"/>
      <w:r>
        <w:t>Blokvolgorde</w:t>
      </w:r>
      <w:bookmarkEnd w:id="28"/>
    </w:p>
    <w:p w14:paraId="2734BA07" w14:textId="77777777" w:rsidR="00887F03" w:rsidRDefault="00887F03" w:rsidP="00887F03">
      <w:r>
        <w:t>De blokvolgorde is als volgt: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3831"/>
      </w:tblGrid>
      <w:tr w:rsidR="00887F03" w14:paraId="08D6B3FA" w14:textId="77777777" w:rsidTr="00C25486">
        <w:tc>
          <w:tcPr>
            <w:tcW w:w="1838" w:type="dxa"/>
          </w:tcPr>
          <w:p w14:paraId="2CD17589" w14:textId="77777777" w:rsidR="00887F03" w:rsidRDefault="00887F03" w:rsidP="00357650">
            <w:r>
              <w:t>Blok</w:t>
            </w:r>
          </w:p>
        </w:tc>
        <w:tc>
          <w:tcPr>
            <w:tcW w:w="3831" w:type="dxa"/>
          </w:tcPr>
          <w:p w14:paraId="7A96DE2F" w14:textId="77777777" w:rsidR="00887F03" w:rsidRDefault="00887F03" w:rsidP="00357650">
            <w:r>
              <w:t>Richtingen</w:t>
            </w:r>
          </w:p>
        </w:tc>
      </w:tr>
      <w:tr w:rsidR="00887F03" w14:paraId="1364DB2E" w14:textId="77777777" w:rsidTr="00C25486">
        <w:tc>
          <w:tcPr>
            <w:tcW w:w="1838" w:type="dxa"/>
          </w:tcPr>
          <w:p w14:paraId="2FC33DE3" w14:textId="77777777" w:rsidR="00887F03" w:rsidRDefault="00887F03" w:rsidP="00357650">
            <w:r>
              <w:t>I</w:t>
            </w:r>
          </w:p>
        </w:tc>
        <w:tc>
          <w:tcPr>
            <w:tcW w:w="3831" w:type="dxa"/>
          </w:tcPr>
          <w:p w14:paraId="7029EC8D" w14:textId="577E6BC1" w:rsidR="00887F03" w:rsidRDefault="00B35F78" w:rsidP="00357650">
            <w:r>
              <w:t>1,</w:t>
            </w:r>
            <w:r w:rsidR="00A87864">
              <w:t>2,8</w:t>
            </w:r>
          </w:p>
        </w:tc>
      </w:tr>
      <w:tr w:rsidR="00887F03" w14:paraId="2C4EBA8A" w14:textId="77777777" w:rsidTr="00C25486">
        <w:tc>
          <w:tcPr>
            <w:tcW w:w="1838" w:type="dxa"/>
          </w:tcPr>
          <w:p w14:paraId="1F39343A" w14:textId="77777777" w:rsidR="00887F03" w:rsidRDefault="00887F03" w:rsidP="00357650">
            <w:r>
              <w:t>II</w:t>
            </w:r>
          </w:p>
        </w:tc>
        <w:tc>
          <w:tcPr>
            <w:tcW w:w="3831" w:type="dxa"/>
          </w:tcPr>
          <w:p w14:paraId="7095579B" w14:textId="104DBCA0" w:rsidR="00887F03" w:rsidRDefault="00090A0C" w:rsidP="00357650">
            <w:r>
              <w:t>3,4,</w:t>
            </w:r>
            <w:r w:rsidR="00A87864">
              <w:t>9</w:t>
            </w:r>
          </w:p>
        </w:tc>
      </w:tr>
      <w:tr w:rsidR="00887F03" w14:paraId="3474600E" w14:textId="77777777" w:rsidTr="00C25486">
        <w:tc>
          <w:tcPr>
            <w:tcW w:w="1838" w:type="dxa"/>
          </w:tcPr>
          <w:p w14:paraId="635702E4" w14:textId="77777777" w:rsidR="00887F03" w:rsidRDefault="00887F03" w:rsidP="00357650">
            <w:r>
              <w:t>III</w:t>
            </w:r>
          </w:p>
        </w:tc>
        <w:tc>
          <w:tcPr>
            <w:tcW w:w="3831" w:type="dxa"/>
          </w:tcPr>
          <w:p w14:paraId="1C16DEF7" w14:textId="476DDA60" w:rsidR="00887F03" w:rsidRDefault="00090A0C" w:rsidP="00357650">
            <w:r>
              <w:t>5,31,32,91,92</w:t>
            </w:r>
          </w:p>
        </w:tc>
      </w:tr>
      <w:tr w:rsidR="00090A0C" w14:paraId="354ABF4B" w14:textId="77777777" w:rsidTr="00C25486">
        <w:tc>
          <w:tcPr>
            <w:tcW w:w="1838" w:type="dxa"/>
          </w:tcPr>
          <w:p w14:paraId="6D299792" w14:textId="09DCDE7C" w:rsidR="00090A0C" w:rsidRDefault="00090A0C" w:rsidP="00357650">
            <w:r>
              <w:t>IV</w:t>
            </w:r>
          </w:p>
        </w:tc>
        <w:tc>
          <w:tcPr>
            <w:tcW w:w="3831" w:type="dxa"/>
          </w:tcPr>
          <w:p w14:paraId="6FA8AEE7" w14:textId="0F10444D" w:rsidR="00090A0C" w:rsidRDefault="00090A0C" w:rsidP="00357650">
            <w:r>
              <w:t>1</w:t>
            </w:r>
            <w:r w:rsidR="00F94743">
              <w:t>1</w:t>
            </w:r>
          </w:p>
        </w:tc>
      </w:tr>
    </w:tbl>
    <w:p w14:paraId="52B69012" w14:textId="77777777" w:rsidR="00887F03" w:rsidRDefault="00887F03" w:rsidP="00887F03"/>
    <w:p w14:paraId="40C1E3DF" w14:textId="77777777" w:rsidR="00887F03" w:rsidRDefault="00887F03" w:rsidP="00887F03">
      <w:pPr>
        <w:pStyle w:val="Kop3"/>
      </w:pPr>
      <w:bookmarkStart w:id="29" w:name="_Toc531189400"/>
      <w:r w:rsidRPr="006453FE">
        <w:t>Maximumgroentijden</w:t>
      </w:r>
      <w:bookmarkEnd w:id="29"/>
    </w:p>
    <w:tbl>
      <w:tblPr>
        <w:tblW w:w="55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630"/>
        <w:gridCol w:w="1300"/>
        <w:gridCol w:w="1600"/>
      </w:tblGrid>
      <w:tr w:rsidR="00206156" w:rsidRPr="00D34B56" w14:paraId="47F820A0" w14:textId="77777777" w:rsidTr="00621F03">
        <w:trPr>
          <w:trHeight w:val="264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BDF8" w14:textId="77777777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richting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B241" w14:textId="69E21E89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ochtendspits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13550" w14:textId="0E9CE7E4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avondspits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25C4" w14:textId="715F8C5A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dal</w:t>
            </w:r>
          </w:p>
        </w:tc>
      </w:tr>
      <w:tr w:rsidR="00206156" w:rsidRPr="00D34B56" w14:paraId="22485020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668E" w14:textId="77777777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138C" w14:textId="6C48DD8A" w:rsidR="00206156" w:rsidRPr="00D34B56" w:rsidRDefault="00CD2158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8B7D21">
              <w:rPr>
                <w:rFonts w:cs="Arial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EA61" w14:textId="28775C34" w:rsidR="00206156" w:rsidRPr="00D34B56" w:rsidRDefault="00CD2158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8B7D21">
              <w:rPr>
                <w:rFonts w:cs="Arial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6348" w14:textId="06007D05" w:rsidR="00206156" w:rsidRPr="00D34B56" w:rsidRDefault="00CD2158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  <w:r w:rsidR="008B7D21">
              <w:rPr>
                <w:rFonts w:cs="Arial"/>
                <w:color w:val="000000"/>
              </w:rPr>
              <w:t>0</w:t>
            </w:r>
          </w:p>
        </w:tc>
      </w:tr>
      <w:tr w:rsidR="00206156" w:rsidRPr="00D34B56" w14:paraId="2F9F640B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AF2B" w14:textId="77777777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F2C5" w14:textId="2E12F559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237E" w14:textId="285B30CC" w:rsidR="00206156" w:rsidRPr="00D34B56" w:rsidRDefault="00206156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Pr="00D34B56">
              <w:rPr>
                <w:rFonts w:cs="Arial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6DE5" w14:textId="5FCD7C35" w:rsidR="00206156" w:rsidRPr="00D34B56" w:rsidRDefault="006D16E3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</w:t>
            </w:r>
          </w:p>
        </w:tc>
      </w:tr>
      <w:tr w:rsidR="00CD2158" w:rsidRPr="00D34B56" w14:paraId="492486D8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CB72" w14:textId="77777777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98E6" w14:textId="119952F8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8A24" w14:textId="154F6E53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7812" w14:textId="2139D995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CD2158" w:rsidRPr="00D34B56" w14:paraId="697C8B1E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F093" w14:textId="77777777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04A8" w14:textId="13BED3EE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5EED" w14:textId="79399C36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5EEC" w14:textId="2A7F6574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CD2158" w:rsidRPr="00D34B56" w14:paraId="6C2C2AF7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FD59" w14:textId="77777777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3E6A" w14:textId="6AA296F9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1E61" w14:textId="1FD5A507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6014" w14:textId="4F9D0D28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A83171" w:rsidRPr="00D34B56" w14:paraId="083285C8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3479" w14:textId="77777777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1C7" w14:textId="466B7DD1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47D2" w14:textId="72BE83EE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Pr="00D34B56">
              <w:rPr>
                <w:rFonts w:cs="Arial"/>
                <w:color w:val="00000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05AE" w14:textId="2FE04DFE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</w:t>
            </w:r>
          </w:p>
        </w:tc>
      </w:tr>
      <w:tr w:rsidR="00CD2158" w:rsidRPr="00D34B56" w14:paraId="2FDBBD73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0B26" w14:textId="77777777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5AD7" w14:textId="60AE109D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C020" w14:textId="3D27991C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532F" w14:textId="5E498AD0" w:rsidR="00CD2158" w:rsidRPr="00D34B56" w:rsidRDefault="00CD2158" w:rsidP="00CD2158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A83171" w:rsidRPr="00D34B56" w14:paraId="540F0825" w14:textId="77777777" w:rsidTr="00621F0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BFD1" w14:textId="77777777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11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8300" w14:textId="14AAE4C8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7B2E" w14:textId="4E9E7567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67EE" w14:textId="2B8D7A2A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</w:tr>
      <w:tr w:rsidR="00A83171" w:rsidRPr="00D34B56" w14:paraId="327FFD36" w14:textId="77777777" w:rsidTr="00191AC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6123" w14:textId="77777777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73528F" w14:textId="40D8D81E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32FF6E" w14:textId="235EB0C0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7E03BE" w14:textId="0766029A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</w:tr>
      <w:tr w:rsidR="00A83171" w:rsidRPr="00D34B56" w14:paraId="3BCBC0C3" w14:textId="77777777" w:rsidTr="00191AC3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BCEF" w14:textId="77777777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59FF21" w14:textId="2A3A771F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9D7AD1" w14:textId="2044B226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D7811" w14:textId="63999982" w:rsidR="00A83171" w:rsidRPr="00D34B56" w:rsidRDefault="00A83171" w:rsidP="00A83171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736875">
              <w:rPr>
                <w:rFonts w:cs="Arial"/>
                <w:color w:val="000000"/>
              </w:rPr>
              <w:t>15</w:t>
            </w:r>
          </w:p>
        </w:tc>
      </w:tr>
    </w:tbl>
    <w:p w14:paraId="5AFAA253" w14:textId="77777777" w:rsidR="00206156" w:rsidRDefault="00206156" w:rsidP="00887F03"/>
    <w:p w14:paraId="4B11F772" w14:textId="593B627D" w:rsidR="00B10DB2" w:rsidRDefault="00B10DB2" w:rsidP="00887F03">
      <w:r>
        <w:t>Tijdens halfstar (Toptrac) is een set max. groentijden actief speciaal voor halfstar. Deze staan standaard alle op een hoge waarde (60,0s).</w:t>
      </w:r>
    </w:p>
    <w:p w14:paraId="69B861C9" w14:textId="77777777" w:rsidR="008A3689" w:rsidRDefault="008A3689" w:rsidP="00887F03"/>
    <w:p w14:paraId="618C5973" w14:textId="77777777" w:rsidR="008A3689" w:rsidRDefault="008A3689" w:rsidP="008A3689">
      <w:pPr>
        <w:pStyle w:val="Kop3"/>
      </w:pPr>
      <w:bookmarkStart w:id="30" w:name="_Toc531189401"/>
      <w:r>
        <w:t>Optimax</w:t>
      </w:r>
      <w:bookmarkEnd w:id="30"/>
    </w:p>
    <w:p w14:paraId="60506D2A" w14:textId="77777777" w:rsidR="008A3689" w:rsidRDefault="008A3689" w:rsidP="00887F03"/>
    <w:p w14:paraId="0878BCAD" w14:textId="65DE03AF" w:rsidR="009D4770" w:rsidRDefault="008A3689" w:rsidP="00887F03">
      <w:r>
        <w:lastRenderedPageBreak/>
        <w:t>Optimax staat conform de default</w:t>
      </w:r>
      <w:r w:rsidR="009D4770">
        <w:t xml:space="preserve"> </w:t>
      </w:r>
      <w:r>
        <w:t>instellingen aan.</w:t>
      </w:r>
      <w:r w:rsidR="009D4770">
        <w:t xml:space="preserve"> </w:t>
      </w:r>
      <w:r w:rsidR="009C5994">
        <w:t>Bij een ingreep (</w:t>
      </w:r>
      <w:proofErr w:type="spellStart"/>
      <w:r w:rsidR="009C5994">
        <w:t>fso</w:t>
      </w:r>
      <w:proofErr w:type="spellEnd"/>
      <w:r w:rsidR="009C5994">
        <w:t xml:space="preserve">, </w:t>
      </w:r>
      <w:proofErr w:type="spellStart"/>
      <w:r w:rsidR="009C5994">
        <w:t>fsa</w:t>
      </w:r>
      <w:proofErr w:type="spellEnd"/>
      <w:r w:rsidR="009C5994">
        <w:t xml:space="preserve">, ect) staat Optimax altijd uit. </w:t>
      </w:r>
    </w:p>
    <w:p w14:paraId="70FD863C" w14:textId="77777777" w:rsidR="00887F03" w:rsidRDefault="00887F03" w:rsidP="00887F03">
      <w:pPr>
        <w:pStyle w:val="Kop2"/>
      </w:pPr>
      <w:bookmarkStart w:id="31" w:name="_Toc531189402"/>
      <w:proofErr w:type="spellStart"/>
      <w:r>
        <w:t>Flex</w:t>
      </w:r>
      <w:bookmarkEnd w:id="31"/>
      <w:proofErr w:type="spellEnd"/>
    </w:p>
    <w:p w14:paraId="49139419" w14:textId="77777777" w:rsidR="00887F03" w:rsidRPr="00B23570" w:rsidRDefault="00887F03" w:rsidP="00887F03">
      <w:r>
        <w:t xml:space="preserve">Deze VRI bevat wel de </w:t>
      </w:r>
      <w:proofErr w:type="spellStart"/>
      <w:r>
        <w:t>Flexmodule</w:t>
      </w:r>
      <w:proofErr w:type="spellEnd"/>
      <w:r>
        <w:t>.</w:t>
      </w:r>
      <w:r w:rsidR="001A6102">
        <w:t xml:space="preserve"> Zowel de VA als de halfstarre variant. </w:t>
      </w:r>
    </w:p>
    <w:p w14:paraId="0F2556EE" w14:textId="14B51D71" w:rsidR="00887F03" w:rsidRDefault="00887F03" w:rsidP="00887F03">
      <w:pPr>
        <w:pStyle w:val="Kop2"/>
      </w:pPr>
      <w:bookmarkStart w:id="32" w:name="_Toc531189403"/>
      <w:r>
        <w:t>Halfstar programma</w:t>
      </w:r>
      <w:r w:rsidR="002E107B">
        <w:t xml:space="preserve"> algemeen</w:t>
      </w:r>
      <w:bookmarkEnd w:id="32"/>
    </w:p>
    <w:p w14:paraId="2684A5C1" w14:textId="77777777" w:rsidR="00887F03" w:rsidRDefault="00887F03" w:rsidP="00887F03">
      <w:r>
        <w:t>Het halfstar programma wordt niet ingevuld.</w:t>
      </w:r>
      <w:r w:rsidR="001A6102">
        <w:t xml:space="preserve"> Er is alleen een Toptrac signaalplan (PL1) benodigd, deze wordt vanuit de centrale gevuld. </w:t>
      </w:r>
      <w:r w:rsidR="006A45D9">
        <w:t>Wel gelden er de volgende parameters.</w:t>
      </w:r>
    </w:p>
    <w:p w14:paraId="49D7A6EB" w14:textId="1214704C" w:rsidR="006A45D9" w:rsidRDefault="006A45D9" w:rsidP="00887F03">
      <w:r>
        <w:t xml:space="preserve">De cyclische aanvraag </w:t>
      </w:r>
      <w:r w:rsidR="00706F0A">
        <w:t xml:space="preserve">tijdens halfstar </w:t>
      </w:r>
      <w:r>
        <w:t>is schakelbaar. Op fc02</w:t>
      </w:r>
      <w:r w:rsidR="001D3C0F">
        <w:t xml:space="preserve"> en</w:t>
      </w:r>
      <w:r w:rsidR="004A3589">
        <w:t xml:space="preserve"> fc08</w:t>
      </w:r>
      <w:r w:rsidR="001D3C0F">
        <w:t xml:space="preserve"> </w:t>
      </w:r>
      <w:r>
        <w:t xml:space="preserve">staat deze standaard aan. Op de overige </w:t>
      </w:r>
      <w:proofErr w:type="spellStart"/>
      <w:r>
        <w:t>fc’s</w:t>
      </w:r>
      <w:proofErr w:type="spellEnd"/>
      <w:r>
        <w:t xml:space="preserve"> staat deze uit.</w:t>
      </w:r>
    </w:p>
    <w:p w14:paraId="712B5BFC" w14:textId="77777777" w:rsidR="000A0C42" w:rsidRDefault="000A0C42" w:rsidP="00887F03"/>
    <w:p w14:paraId="568C9CF8" w14:textId="48529972" w:rsidR="00A87864" w:rsidRDefault="00A87864" w:rsidP="00A87864">
      <w:r>
        <w:t xml:space="preserve">Op fc02 is een </w:t>
      </w:r>
      <w:proofErr w:type="spellStart"/>
      <w:r>
        <w:t>txa</w:t>
      </w:r>
      <w:proofErr w:type="spellEnd"/>
      <w:r>
        <w:t>-moment gedefinieerd, PRM TXA02=15.</w:t>
      </w:r>
    </w:p>
    <w:p w14:paraId="6B6EC13D" w14:textId="792309ED" w:rsidR="00A87864" w:rsidRDefault="00A87864" w:rsidP="00A87864">
      <w:r>
        <w:t xml:space="preserve">Op fc08 is een </w:t>
      </w:r>
      <w:proofErr w:type="spellStart"/>
      <w:r>
        <w:t>txa</w:t>
      </w:r>
      <w:proofErr w:type="spellEnd"/>
      <w:r>
        <w:t>-moment gedefinieerd, PRM TXA08=15.</w:t>
      </w:r>
    </w:p>
    <w:p w14:paraId="2EF97D08" w14:textId="77777777" w:rsidR="00A87864" w:rsidRDefault="00A87864" w:rsidP="00887F03"/>
    <w:p w14:paraId="2774D1DA" w14:textId="28CA0094" w:rsidR="006A45D9" w:rsidRDefault="006A45D9" w:rsidP="00887F03">
      <w:r>
        <w:t xml:space="preserve">Op fc02 is een </w:t>
      </w:r>
      <w:proofErr w:type="spellStart"/>
      <w:r>
        <w:t>txc</w:t>
      </w:r>
      <w:proofErr w:type="spellEnd"/>
      <w:r>
        <w:t>-moment gedefinieerd, PRM TXC02=</w:t>
      </w:r>
      <w:r w:rsidR="00A87864">
        <w:t>15</w:t>
      </w:r>
      <w:r>
        <w:t>.</w:t>
      </w:r>
    </w:p>
    <w:p w14:paraId="47A3630C" w14:textId="27154624" w:rsidR="00706F0A" w:rsidRDefault="00706F0A" w:rsidP="00887F03">
      <w:r>
        <w:t>Op fc0</w:t>
      </w:r>
      <w:r w:rsidR="004A3589">
        <w:t>8</w:t>
      </w:r>
      <w:r>
        <w:t xml:space="preserve"> is een </w:t>
      </w:r>
      <w:proofErr w:type="spellStart"/>
      <w:r>
        <w:t>txc</w:t>
      </w:r>
      <w:proofErr w:type="spellEnd"/>
      <w:r>
        <w:t>-m</w:t>
      </w:r>
      <w:r w:rsidR="00A87864">
        <w:t>oment gedefinieerd, PRM TXC08=15</w:t>
      </w:r>
      <w:r>
        <w:t>.</w:t>
      </w:r>
    </w:p>
    <w:p w14:paraId="621BAECE" w14:textId="06D93B5C" w:rsidR="000A0C42" w:rsidRDefault="000A0C42" w:rsidP="00887F03"/>
    <w:p w14:paraId="5B0E00CE" w14:textId="64BFE78A" w:rsidR="006A45D9" w:rsidRDefault="006A45D9" w:rsidP="00887F03">
      <w:r>
        <w:t xml:space="preserve">De overige PRM TXA/C/E hebben standaard waarde 999. </w:t>
      </w:r>
    </w:p>
    <w:p w14:paraId="4341D539" w14:textId="77777777" w:rsidR="00FC5F6D" w:rsidRDefault="006453FE" w:rsidP="00FC5F6D">
      <w:pPr>
        <w:pStyle w:val="Kop1"/>
      </w:pPr>
      <w:bookmarkStart w:id="33" w:name="_Toc531189404"/>
      <w:proofErr w:type="spellStart"/>
      <w:r>
        <w:lastRenderedPageBreak/>
        <w:t>Signaalgroepinstellingen</w:t>
      </w:r>
      <w:bookmarkEnd w:id="33"/>
      <w:proofErr w:type="spellEnd"/>
    </w:p>
    <w:p w14:paraId="4F9DC53F" w14:textId="77777777" w:rsidR="00FE52F3" w:rsidRPr="00FE52F3" w:rsidRDefault="00FE52F3" w:rsidP="00FE52F3">
      <w:r>
        <w:t>Alle signaalgroepen staan vermeld in het topologiebestand, zie referenties.</w:t>
      </w:r>
    </w:p>
    <w:p w14:paraId="72A4DE0C" w14:textId="77777777" w:rsidR="006453FE" w:rsidRDefault="006453FE" w:rsidP="006453FE">
      <w:pPr>
        <w:pStyle w:val="Kop2"/>
      </w:pPr>
      <w:bookmarkStart w:id="34" w:name="_Toc531189405"/>
      <w:r w:rsidRPr="006453FE">
        <w:t>Wachtstand</w:t>
      </w:r>
      <w:bookmarkEnd w:id="34"/>
    </w:p>
    <w:p w14:paraId="1B9FCE10" w14:textId="61747E5F" w:rsidR="0059000C" w:rsidRDefault="008673D3" w:rsidP="006453FE">
      <w:r>
        <w:t xml:space="preserve">Hier geldt wachtstand </w:t>
      </w:r>
      <w:r w:rsidR="00191AC3">
        <w:t>groen op fc02 en fc08</w:t>
      </w:r>
      <w:r w:rsidR="00201E60">
        <w:t xml:space="preserve"> (schakelbaar)</w:t>
      </w:r>
      <w:r>
        <w:t xml:space="preserve">. </w:t>
      </w:r>
    </w:p>
    <w:p w14:paraId="5CB10EC2" w14:textId="0D9D6206" w:rsidR="006453FE" w:rsidRDefault="009633F3" w:rsidP="006453FE">
      <w:pPr>
        <w:pStyle w:val="Kop2"/>
      </w:pPr>
      <w:bookmarkStart w:id="35" w:name="_Toc531189406"/>
      <w:r>
        <w:t>Garantie</w:t>
      </w:r>
      <w:r w:rsidR="006453FE" w:rsidRPr="006453FE">
        <w:t>tijden</w:t>
      </w:r>
      <w:bookmarkEnd w:id="35"/>
    </w:p>
    <w:tbl>
      <w:tblPr>
        <w:tblW w:w="79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630"/>
        <w:gridCol w:w="1300"/>
        <w:gridCol w:w="1600"/>
        <w:gridCol w:w="840"/>
        <w:gridCol w:w="1519"/>
      </w:tblGrid>
      <w:tr w:rsidR="00762EA7" w:rsidRPr="00D34B56" w14:paraId="32DC5024" w14:textId="77777777" w:rsidTr="00D83355">
        <w:trPr>
          <w:trHeight w:val="264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D92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richting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70A1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garantiegroentijd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D62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vastgroentijd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E88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garantiegeeltijd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46D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geeltijd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5DC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garantieroodtijd</w:t>
            </w:r>
          </w:p>
        </w:tc>
      </w:tr>
      <w:tr w:rsidR="00762EA7" w:rsidRPr="00D34B56" w14:paraId="5CE88018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390A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04CE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3A4F" w14:textId="3F8179DB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E2FB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A1CF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47E2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2D35FF3F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EE23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9140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2A9B" w14:textId="7B576321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3494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FB6B" w14:textId="5CB3F5AB" w:rsidR="00762EA7" w:rsidRPr="00D34B56" w:rsidRDefault="00E5287B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EFD7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5680BB44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DC32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2881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BB7F" w14:textId="530DB069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E0CA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5D3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7A17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7D256BD3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03BC" w14:textId="26DBE747" w:rsidR="00762EA7" w:rsidRPr="00D34B56" w:rsidRDefault="00D8335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0994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5B24" w14:textId="661DE7C5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4EE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605C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99F6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3755D95D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686D" w14:textId="209D8C7F" w:rsidR="00762EA7" w:rsidRPr="00D34B56" w:rsidRDefault="00D8335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F14B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59FF8" w14:textId="60384B94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98C7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E02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64E1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24BD33B8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7776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8AE8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EA75" w14:textId="3B794E79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5967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A885" w14:textId="205649A2" w:rsidR="00762EA7" w:rsidRPr="00D34B56" w:rsidRDefault="00E5287B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E9EF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7A363808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CEAC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5223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BE4A" w14:textId="7E3896AC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F1DA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114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F63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63157271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41C6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11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3666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CF6E" w14:textId="01B6692E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89D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305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194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66C9BBE0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403A" w14:textId="0FC9F536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  <w:r w:rsidR="00D83355">
              <w:rPr>
                <w:rFonts w:cs="Arial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CF7C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766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5,0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1E2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568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0780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37918BF1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5C4F" w14:textId="60F8A2A2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</w:t>
            </w:r>
            <w:r w:rsidR="00D83355">
              <w:rPr>
                <w:rFonts w:cs="Arial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3E0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91FF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5,0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BC5A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A4EF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2F4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31AED5B5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E0AB" w14:textId="25C8A5C5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</w:t>
            </w:r>
            <w:r w:rsidR="00D83355">
              <w:rPr>
                <w:rFonts w:cs="Arial"/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B1F2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891A" w14:textId="65EA9165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6B68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6121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FB7F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3811AFFB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5ECB" w14:textId="2A23A0E5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</w:t>
            </w:r>
            <w:r w:rsidR="00D83355">
              <w:rPr>
                <w:rFonts w:cs="Arial"/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4F26" w14:textId="3CD5B6AA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4C3F" w14:textId="7EF200CC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CA2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083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6E92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4C036DAD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FAF7" w14:textId="2CD5B11E" w:rsidR="00762EA7" w:rsidRPr="00D34B56" w:rsidRDefault="00D8335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91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93D9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B58F" w14:textId="45A0EF92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24F6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CE81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FC3C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  <w:tr w:rsidR="00762EA7" w:rsidRPr="00D34B56" w14:paraId="53BFEAA0" w14:textId="77777777" w:rsidTr="00D83355">
        <w:trPr>
          <w:trHeight w:val="264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64A2" w14:textId="1C2A08C1" w:rsidR="00762EA7" w:rsidRPr="00D34B56" w:rsidRDefault="00D8335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6C13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EAD8" w14:textId="7B873144" w:rsidR="00762EA7" w:rsidRPr="00D34B56" w:rsidRDefault="00271E25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C476C" w14:textId="2852B7B2" w:rsidR="00762EA7" w:rsidRPr="00D34B56" w:rsidRDefault="005D199D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  <w:r w:rsidR="00762EA7" w:rsidRPr="00D34B56">
              <w:rPr>
                <w:rFonts w:cs="Arial"/>
                <w:color w:val="000000"/>
              </w:rPr>
              <w:t>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CC3BD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3,0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0AC5" w14:textId="77777777" w:rsidR="00762EA7" w:rsidRPr="00D34B56" w:rsidRDefault="00762EA7" w:rsidP="00191AC3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00D34B56">
              <w:rPr>
                <w:rFonts w:cs="Arial"/>
                <w:color w:val="000000"/>
              </w:rPr>
              <w:t>2,0</w:t>
            </w:r>
          </w:p>
        </w:tc>
      </w:tr>
    </w:tbl>
    <w:p w14:paraId="144F7C00" w14:textId="77777777" w:rsidR="00762EA7" w:rsidRDefault="00762EA7" w:rsidP="008673D3"/>
    <w:p w14:paraId="302FC04F" w14:textId="25F71E3B" w:rsidR="008673D3" w:rsidRDefault="008673D3" w:rsidP="008673D3">
      <w:r>
        <w:t xml:space="preserve">De </w:t>
      </w:r>
      <w:proofErr w:type="spellStart"/>
      <w:r>
        <w:t>vastgroentijden</w:t>
      </w:r>
      <w:proofErr w:type="spellEnd"/>
      <w:r>
        <w:t xml:space="preserve"> van de voetgangersrichtingen staan </w:t>
      </w:r>
      <w:r w:rsidR="0063134B">
        <w:t xml:space="preserve">in </w:t>
      </w:r>
      <w:r>
        <w:t xml:space="preserve">onderstaande tabel. De overige </w:t>
      </w:r>
      <w:proofErr w:type="spellStart"/>
      <w:r>
        <w:t>vastgroentijden</w:t>
      </w:r>
      <w:proofErr w:type="spellEnd"/>
      <w:r>
        <w:t xml:space="preserve"> zijn volgens de standaard.</w:t>
      </w:r>
    </w:p>
    <w:p w14:paraId="0F0C83CB" w14:textId="5F95A5AF" w:rsidR="00F57C8D" w:rsidRDefault="00F57C8D" w:rsidP="00F57C8D">
      <w:pPr>
        <w:pStyle w:val="Kop2"/>
      </w:pPr>
      <w:bookmarkStart w:id="36" w:name="_Toc531189407"/>
      <w:r>
        <w:t xml:space="preserve">Wachttijdvoorspellers en </w:t>
      </w:r>
      <w:proofErr w:type="spellStart"/>
      <w:r>
        <w:t>waitsignalering</w:t>
      </w:r>
      <w:bookmarkEnd w:id="36"/>
      <w:proofErr w:type="spellEnd"/>
    </w:p>
    <w:p w14:paraId="2C284BC4" w14:textId="6EDA0862" w:rsidR="000733D4" w:rsidRDefault="001B6578" w:rsidP="00F57C8D">
      <w:r>
        <w:t xml:space="preserve">Wachttijdvoorspellers zijn </w:t>
      </w:r>
      <w:r w:rsidR="006E62C0">
        <w:t>aanwezig</w:t>
      </w:r>
      <w:r w:rsidR="005D199D">
        <w:t xml:space="preserve"> bij beide fietsrichtingen</w:t>
      </w:r>
      <w:r w:rsidR="006E62C0">
        <w:t>.</w:t>
      </w:r>
    </w:p>
    <w:p w14:paraId="1E69DC59" w14:textId="4461D89A" w:rsidR="007C5BDB" w:rsidRDefault="008673D3" w:rsidP="007C5BDB">
      <w:r>
        <w:t>Alle druk</w:t>
      </w:r>
      <w:r w:rsidR="0063134B">
        <w:t>k</w:t>
      </w:r>
      <w:r>
        <w:t xml:space="preserve">noppen zijn voorzien van </w:t>
      </w:r>
      <w:proofErr w:type="spellStart"/>
      <w:r>
        <w:t>waitsignalering</w:t>
      </w:r>
      <w:proofErr w:type="spellEnd"/>
    </w:p>
    <w:p w14:paraId="4DDEF8FA" w14:textId="74D5E24C" w:rsidR="006C04B0" w:rsidRDefault="006C04B0" w:rsidP="006C04B0">
      <w:pPr>
        <w:pStyle w:val="Kop2"/>
      </w:pPr>
      <w:bookmarkStart w:id="37" w:name="_Toc531189408"/>
      <w:r>
        <w:t>Rateltikkers</w:t>
      </w:r>
      <w:bookmarkEnd w:id="37"/>
    </w:p>
    <w:p w14:paraId="1B9C2A6B" w14:textId="61A63F64" w:rsidR="00727D40" w:rsidRPr="00397221" w:rsidRDefault="000E205F" w:rsidP="006C04B0">
      <w:r>
        <w:t xml:space="preserve">Aanwezig voor </w:t>
      </w:r>
      <w:r w:rsidR="0004720B">
        <w:t>alle voetgangersrichtingen</w:t>
      </w:r>
      <w:r>
        <w:t>.</w:t>
      </w:r>
    </w:p>
    <w:p w14:paraId="0812CDBE" w14:textId="77777777" w:rsidR="006C04B0" w:rsidRDefault="006C04B0" w:rsidP="00F57C8D"/>
    <w:p w14:paraId="20EF725A" w14:textId="77777777" w:rsidR="006453FE" w:rsidRDefault="006453FE" w:rsidP="006453FE">
      <w:pPr>
        <w:pStyle w:val="Kop1"/>
      </w:pPr>
      <w:bookmarkStart w:id="38" w:name="_Toc531189409"/>
      <w:proofErr w:type="spellStart"/>
      <w:r>
        <w:lastRenderedPageBreak/>
        <w:t>Signaalgroepinteracties</w:t>
      </w:r>
      <w:bookmarkEnd w:id="38"/>
      <w:proofErr w:type="spellEnd"/>
    </w:p>
    <w:p w14:paraId="1D029980" w14:textId="77777777" w:rsidR="006677F7" w:rsidRPr="00290823" w:rsidRDefault="006677F7" w:rsidP="006677F7">
      <w:pPr>
        <w:pStyle w:val="Kop2"/>
      </w:pPr>
      <w:bookmarkStart w:id="39" w:name="_Toc531189410"/>
      <w:r w:rsidRPr="00290823">
        <w:t>Deelconflicten</w:t>
      </w:r>
      <w:bookmarkEnd w:id="39"/>
    </w:p>
    <w:p w14:paraId="07C77CD3" w14:textId="153CDBEF" w:rsidR="00347194" w:rsidRDefault="006677F7" w:rsidP="00347194">
      <w:r>
        <w:t>Op het kruispunt komen geen deelconflicten voor.</w:t>
      </w:r>
      <w:r w:rsidR="000733D4">
        <w:t xml:space="preserve"> </w:t>
      </w:r>
    </w:p>
    <w:p w14:paraId="0B0C5C69" w14:textId="77777777" w:rsidR="006677F7" w:rsidRDefault="006677F7" w:rsidP="00FA67CA">
      <w:pPr>
        <w:pStyle w:val="Kop2"/>
      </w:pPr>
      <w:bookmarkStart w:id="40" w:name="_Toc531189411"/>
      <w:r>
        <w:t>Fiets- en voetgangersoversteekplaatsen</w:t>
      </w:r>
      <w:bookmarkEnd w:id="40"/>
    </w:p>
    <w:p w14:paraId="753F4707" w14:textId="77777777" w:rsidR="008673D3" w:rsidRDefault="008673D3" w:rsidP="008673D3">
      <w:r>
        <w:t xml:space="preserve">De fiets- en voetgangersoversteekplaatsen worden overeenkomstig de default afgehandeld. </w:t>
      </w:r>
    </w:p>
    <w:p w14:paraId="1794DB45" w14:textId="4784E9C8" w:rsidR="008673D3" w:rsidRDefault="008673D3" w:rsidP="008673D3">
      <w:r>
        <w:t xml:space="preserve">Let op dat de voetgangersoversteek </w:t>
      </w:r>
      <w:r w:rsidR="0063134B">
        <w:t xml:space="preserve">een </w:t>
      </w:r>
      <w:r w:rsidR="00A812C5">
        <w:t>volgoversteek met 4 signaalgroepen</w:t>
      </w:r>
      <w:r>
        <w:t xml:space="preserve"> is. </w:t>
      </w:r>
    </w:p>
    <w:p w14:paraId="0C4CA5BC" w14:textId="77777777" w:rsidR="00290823" w:rsidRPr="00290823" w:rsidRDefault="00290823" w:rsidP="00FA67CA">
      <w:pPr>
        <w:pStyle w:val="Kop2"/>
      </w:pPr>
      <w:bookmarkStart w:id="41" w:name="_Toc531189412"/>
      <w:r w:rsidRPr="00290823">
        <w:t>Meerealisaties</w:t>
      </w:r>
      <w:bookmarkEnd w:id="41"/>
      <w:r w:rsidRPr="00290823">
        <w:t xml:space="preserve"> </w:t>
      </w:r>
    </w:p>
    <w:p w14:paraId="2E6E2571" w14:textId="2B4B804A" w:rsidR="008673D3" w:rsidRDefault="008673D3" w:rsidP="008673D3">
      <w:r w:rsidRPr="001260D0">
        <w:t xml:space="preserve">Naast de meerealisaties bij fiets-voetgangersoversteekplaatsen </w:t>
      </w:r>
      <w:r>
        <w:t xml:space="preserve">zijn er geen andere </w:t>
      </w:r>
      <w:r w:rsidRPr="001260D0">
        <w:t>meerealisaties</w:t>
      </w:r>
      <w:r>
        <w:t>.</w:t>
      </w:r>
      <w:r w:rsidRPr="001260D0">
        <w:t xml:space="preserve"> </w:t>
      </w:r>
      <w:r w:rsidR="00201E60">
        <w:t xml:space="preserve">Standaard staan de meerealisaties van </w:t>
      </w:r>
      <w:r w:rsidR="0095751D">
        <w:t>fc21/fc22</w:t>
      </w:r>
      <w:r w:rsidR="00201E60">
        <w:t xml:space="preserve"> af.</w:t>
      </w:r>
    </w:p>
    <w:p w14:paraId="77636665" w14:textId="37B909CB" w:rsidR="001966A9" w:rsidRPr="00290823" w:rsidRDefault="001966A9" w:rsidP="001966A9">
      <w:pPr>
        <w:pStyle w:val="Kop2"/>
      </w:pPr>
      <w:bookmarkStart w:id="42" w:name="_Toc531189413"/>
      <w:r>
        <w:t>Gelijk- en voorstarts</w:t>
      </w:r>
      <w:bookmarkEnd w:id="42"/>
      <w:r w:rsidRPr="00290823">
        <w:t xml:space="preserve"> </w:t>
      </w:r>
    </w:p>
    <w:p w14:paraId="7B71EC2B" w14:textId="6135A7A2" w:rsidR="008673D3" w:rsidRDefault="008673D3" w:rsidP="008673D3">
      <w:r>
        <w:t xml:space="preserve">Naast de </w:t>
      </w:r>
      <w:proofErr w:type="spellStart"/>
      <w:r>
        <w:t>gelijk</w:t>
      </w:r>
      <w:r w:rsidR="00583900">
        <w:t>starts</w:t>
      </w:r>
      <w:proofErr w:type="spellEnd"/>
      <w:r>
        <w:t xml:space="preserve"> bij fiets-voetgangersoversteekplaatsen komen geen gelijk- en voorstarts voor. </w:t>
      </w:r>
    </w:p>
    <w:p w14:paraId="5C7E16F8" w14:textId="4973C678" w:rsidR="008673D3" w:rsidRDefault="008673D3" w:rsidP="008673D3">
      <w:r>
        <w:t xml:space="preserve">Voor de tegenover elkaar gelegen fietsers geldt dat er geen gelijkstart is. </w:t>
      </w:r>
    </w:p>
    <w:p w14:paraId="7D5040CE" w14:textId="12357A28" w:rsidR="00E87207" w:rsidRPr="001260D0" w:rsidRDefault="00E87207" w:rsidP="008673D3">
      <w:r>
        <w:t xml:space="preserve">Voor de voetgangers geldt dat wanneer er aan slechts één zijde een aanvraag is, dat er kan worden ingelopen op het volglicht. Een gelijkstart is </w:t>
      </w:r>
      <w:r w:rsidR="00E77A32">
        <w:t>niet noodzakelijk</w:t>
      </w:r>
      <w:r>
        <w:t xml:space="preserve"> indien aan beide zijdes gedrukt is.  </w:t>
      </w:r>
    </w:p>
    <w:p w14:paraId="57711988" w14:textId="77777777" w:rsidR="00290823" w:rsidRPr="00290823" w:rsidRDefault="00290823" w:rsidP="00FA67CA">
      <w:pPr>
        <w:pStyle w:val="Kop2"/>
      </w:pPr>
      <w:bookmarkStart w:id="43" w:name="_Toc531189414"/>
      <w:r w:rsidRPr="00290823">
        <w:t>Meeverlengen</w:t>
      </w:r>
      <w:bookmarkEnd w:id="43"/>
    </w:p>
    <w:p w14:paraId="28ED545E" w14:textId="77777777" w:rsidR="006226C2" w:rsidRDefault="008659B0" w:rsidP="00290823">
      <w:r>
        <w:t>Voor meeverlengen geldt de default.</w:t>
      </w:r>
    </w:p>
    <w:p w14:paraId="33CA6B72" w14:textId="77777777" w:rsidR="00290823" w:rsidRPr="00290823" w:rsidRDefault="00290823" w:rsidP="00FA67CA">
      <w:pPr>
        <w:pStyle w:val="Kop2"/>
      </w:pPr>
      <w:bookmarkStart w:id="44" w:name="_Toc531189415"/>
      <w:r w:rsidRPr="00290823">
        <w:t>Ontruimingstijden</w:t>
      </w:r>
      <w:bookmarkEnd w:id="44"/>
    </w:p>
    <w:p w14:paraId="7994E585" w14:textId="1E634E87" w:rsidR="001260D0" w:rsidRDefault="008659B0" w:rsidP="00D730FA">
      <w:r>
        <w:t xml:space="preserve">De ontruimingstijden </w:t>
      </w:r>
      <w:r w:rsidR="006104ED">
        <w:t xml:space="preserve">en </w:t>
      </w:r>
      <w:proofErr w:type="spellStart"/>
      <w:r w:rsidR="006104ED">
        <w:t>garantieontruimingstijden</w:t>
      </w:r>
      <w:proofErr w:type="spellEnd"/>
      <w:r w:rsidR="006104ED">
        <w:t xml:space="preserve"> worden overgenomen uit de huidige VRI en staan </w:t>
      </w:r>
      <w:r>
        <w:t xml:space="preserve">in </w:t>
      </w:r>
      <w:r w:rsidR="006E62C0">
        <w:t xml:space="preserve">de file </w:t>
      </w:r>
      <w:r w:rsidR="00D730FA">
        <w:t>OT K3060.txt</w:t>
      </w:r>
      <w:r w:rsidR="003A5C43">
        <w:t xml:space="preserve">. Deze zijn niet volgens de laatste CROW321 standaard, </w:t>
      </w:r>
      <w:r w:rsidR="00D730FA">
        <w:t xml:space="preserve">en de wegbeheerder wenst dat de garantie ontruimingstijd 1s lager staat ingesteld dan de ontruimingstijd. </w:t>
      </w:r>
      <w:r w:rsidR="001260D0">
        <w:br w:type="page"/>
      </w:r>
    </w:p>
    <w:p w14:paraId="6036273C" w14:textId="77777777" w:rsidR="00290823" w:rsidRDefault="00290823" w:rsidP="00FA67CA">
      <w:pPr>
        <w:pStyle w:val="Kop2"/>
      </w:pPr>
      <w:bookmarkStart w:id="45" w:name="_Toc531189416"/>
      <w:r w:rsidRPr="00290823">
        <w:lastRenderedPageBreak/>
        <w:t xml:space="preserve">Koppelingen (voetgangers, harde koppelingen, </w:t>
      </w:r>
      <w:proofErr w:type="spellStart"/>
      <w:r w:rsidR="0062371F">
        <w:t>peloton</w:t>
      </w:r>
      <w:r w:rsidR="006B51EB">
        <w:t>koppelingen</w:t>
      </w:r>
      <w:proofErr w:type="spellEnd"/>
      <w:r w:rsidRPr="00290823">
        <w:t>)</w:t>
      </w:r>
      <w:bookmarkEnd w:id="45"/>
    </w:p>
    <w:p w14:paraId="6A838A98" w14:textId="77777777" w:rsidR="008673D3" w:rsidRDefault="008673D3" w:rsidP="008673D3">
      <w:r>
        <w:t xml:space="preserve">De voetgangerskoppelingen zijn opgenomen in onderstaande tabel. </w:t>
      </w:r>
    </w:p>
    <w:p w14:paraId="7AA5F56B" w14:textId="281971B9" w:rsidR="008673D3" w:rsidRDefault="008673D3" w:rsidP="008673D3"/>
    <w:tbl>
      <w:tblPr>
        <w:tblW w:w="864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983"/>
        <w:gridCol w:w="1417"/>
        <w:gridCol w:w="1701"/>
        <w:gridCol w:w="1701"/>
        <w:gridCol w:w="1854"/>
      </w:tblGrid>
      <w:tr w:rsidR="006104ED" w:rsidRPr="00D03973" w14:paraId="25D3ADF0" w14:textId="77777777" w:rsidTr="00E46B11">
        <w:trPr>
          <w:trHeight w:val="264"/>
        </w:trPr>
        <w:tc>
          <w:tcPr>
            <w:tcW w:w="992" w:type="dxa"/>
          </w:tcPr>
          <w:p w14:paraId="5D223810" w14:textId="77777777" w:rsidR="006104ED" w:rsidRPr="00D03973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voedend</w:t>
            </w:r>
          </w:p>
        </w:tc>
        <w:tc>
          <w:tcPr>
            <w:tcW w:w="983" w:type="dxa"/>
          </w:tcPr>
          <w:p w14:paraId="70A17859" w14:textId="518E3312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naloop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4CD9F13" w14:textId="5F1CD843" w:rsidR="006104ED" w:rsidRPr="00D03973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Maximale inlooptijd (s)</w:t>
            </w:r>
          </w:p>
        </w:tc>
        <w:tc>
          <w:tcPr>
            <w:tcW w:w="1701" w:type="dxa"/>
          </w:tcPr>
          <w:p w14:paraId="61D7E51D" w14:textId="72DD66FD" w:rsidR="006104ED" w:rsidRPr="00D03973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Vastgroentijd</w:t>
            </w:r>
            <w:r>
              <w:rPr>
                <w:rFonts w:cs="Arial"/>
              </w:rPr>
              <w:t xml:space="preserve"> (s) FC voedend</w:t>
            </w:r>
          </w:p>
        </w:tc>
        <w:tc>
          <w:tcPr>
            <w:tcW w:w="1701" w:type="dxa"/>
          </w:tcPr>
          <w:p w14:paraId="5F5C4689" w14:textId="0B4FFB06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Vastgroentijd</w:t>
            </w:r>
            <w:r>
              <w:rPr>
                <w:rFonts w:cs="Arial"/>
              </w:rPr>
              <w:t xml:space="preserve"> (s) FC naloop</w:t>
            </w:r>
          </w:p>
        </w:tc>
        <w:tc>
          <w:tcPr>
            <w:tcW w:w="1854" w:type="dxa"/>
          </w:tcPr>
          <w:p w14:paraId="720ADD2B" w14:textId="4E310642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Naloop</w:t>
            </w:r>
            <w:r w:rsidRPr="00D03973">
              <w:rPr>
                <w:rFonts w:cs="Arial"/>
              </w:rPr>
              <w:t>tijd</w:t>
            </w:r>
            <w:r>
              <w:rPr>
                <w:rFonts w:cs="Arial"/>
              </w:rPr>
              <w:t xml:space="preserve"> (s) na </w:t>
            </w:r>
            <w:proofErr w:type="spellStart"/>
            <w:r>
              <w:rPr>
                <w:rFonts w:cs="Arial"/>
              </w:rPr>
              <w:t>vastgroen</w:t>
            </w:r>
            <w:proofErr w:type="spellEnd"/>
            <w:r>
              <w:rPr>
                <w:rFonts w:cs="Arial"/>
              </w:rPr>
              <w:t xml:space="preserve"> voedende richting</w:t>
            </w:r>
          </w:p>
        </w:tc>
      </w:tr>
      <w:tr w:rsidR="006104ED" w:rsidRPr="00D03973" w14:paraId="7074504D" w14:textId="77777777" w:rsidTr="00E46B11">
        <w:trPr>
          <w:trHeight w:val="264"/>
        </w:trPr>
        <w:tc>
          <w:tcPr>
            <w:tcW w:w="992" w:type="dxa"/>
            <w:vAlign w:val="bottom"/>
          </w:tcPr>
          <w:p w14:paraId="2B5D3450" w14:textId="0C96826E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 w:rsidRPr="00D03973">
              <w:rPr>
                <w:rFonts w:cs="Arial"/>
              </w:rPr>
              <w:t>31</w:t>
            </w:r>
          </w:p>
        </w:tc>
        <w:tc>
          <w:tcPr>
            <w:tcW w:w="983" w:type="dxa"/>
            <w:vAlign w:val="bottom"/>
          </w:tcPr>
          <w:p w14:paraId="09516A09" w14:textId="574A0AC3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AC9FA1" w14:textId="7D92F1C1" w:rsidR="006104ED" w:rsidRPr="00D03973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11,0</w:t>
            </w:r>
          </w:p>
        </w:tc>
        <w:tc>
          <w:tcPr>
            <w:tcW w:w="1701" w:type="dxa"/>
            <w:vAlign w:val="bottom"/>
          </w:tcPr>
          <w:p w14:paraId="0FC1A6E5" w14:textId="0421CE8E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976B84">
              <w:rPr>
                <w:rFonts w:cs="Arial"/>
              </w:rPr>
              <w:t>0</w:t>
            </w:r>
            <w:r w:rsidRPr="00D03973">
              <w:rPr>
                <w:rFonts w:cs="Arial"/>
              </w:rPr>
              <w:t>,0</w:t>
            </w:r>
          </w:p>
        </w:tc>
        <w:tc>
          <w:tcPr>
            <w:tcW w:w="1701" w:type="dxa"/>
            <w:vAlign w:val="bottom"/>
          </w:tcPr>
          <w:p w14:paraId="4674B0AA" w14:textId="6475C513" w:rsidR="006104ED" w:rsidRDefault="00976B84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6104ED">
              <w:rPr>
                <w:rFonts w:cs="Arial"/>
              </w:rPr>
              <w:t>,0</w:t>
            </w:r>
          </w:p>
        </w:tc>
        <w:tc>
          <w:tcPr>
            <w:tcW w:w="1854" w:type="dxa"/>
            <w:vAlign w:val="bottom"/>
          </w:tcPr>
          <w:p w14:paraId="05AA470C" w14:textId="468B5634" w:rsidR="006104ED" w:rsidRDefault="00CC7CE9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6104ED" w:rsidRPr="00D03973" w14:paraId="0942AD93" w14:textId="77777777" w:rsidTr="00E46B11">
        <w:trPr>
          <w:trHeight w:val="264"/>
        </w:trPr>
        <w:tc>
          <w:tcPr>
            <w:tcW w:w="992" w:type="dxa"/>
            <w:vAlign w:val="bottom"/>
          </w:tcPr>
          <w:p w14:paraId="72217EFD" w14:textId="46BB2C2A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983" w:type="dxa"/>
            <w:vAlign w:val="bottom"/>
          </w:tcPr>
          <w:p w14:paraId="05B318A7" w14:textId="4E8BB0C8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11A075" w14:textId="135D848F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6,0</w:t>
            </w:r>
          </w:p>
        </w:tc>
        <w:tc>
          <w:tcPr>
            <w:tcW w:w="1701" w:type="dxa"/>
            <w:vAlign w:val="bottom"/>
          </w:tcPr>
          <w:p w14:paraId="271E73C7" w14:textId="45146465" w:rsidR="006104ED" w:rsidRDefault="00976B84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6104ED" w:rsidRPr="00D03973">
              <w:rPr>
                <w:rFonts w:cs="Arial"/>
              </w:rPr>
              <w:t>,0</w:t>
            </w:r>
          </w:p>
        </w:tc>
        <w:tc>
          <w:tcPr>
            <w:tcW w:w="1701" w:type="dxa"/>
            <w:vAlign w:val="bottom"/>
          </w:tcPr>
          <w:p w14:paraId="61455562" w14:textId="1287DDD2" w:rsidR="006104ED" w:rsidRDefault="006104ED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976B84">
              <w:rPr>
                <w:rFonts w:cs="Arial"/>
              </w:rPr>
              <w:t>0</w:t>
            </w:r>
            <w:r>
              <w:rPr>
                <w:rFonts w:cs="Arial"/>
              </w:rPr>
              <w:t>,0</w:t>
            </w:r>
          </w:p>
        </w:tc>
        <w:tc>
          <w:tcPr>
            <w:tcW w:w="1854" w:type="dxa"/>
            <w:vAlign w:val="bottom"/>
          </w:tcPr>
          <w:p w14:paraId="3BE9893D" w14:textId="58AC8FFB" w:rsidR="006104ED" w:rsidRDefault="00CC7CE9" w:rsidP="006104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</w:tr>
    </w:tbl>
    <w:p w14:paraId="732C84FF" w14:textId="7ECD9476" w:rsidR="009F7DA2" w:rsidRDefault="00E87207" w:rsidP="00E87207">
      <w:pPr>
        <w:pStyle w:val="Bijschrift"/>
        <w:jc w:val="left"/>
      </w:pPr>
      <w:r>
        <w:t xml:space="preserve">Tabel </w:t>
      </w:r>
      <w:fldSimple w:instr=" SEQ Tabel \* ARABIC ">
        <w:r w:rsidR="009C5994">
          <w:rPr>
            <w:noProof/>
          </w:rPr>
          <w:t>1</w:t>
        </w:r>
      </w:fldSimple>
      <w:r>
        <w:t xml:space="preserve"> - Voetgangerskoppelingen</w:t>
      </w:r>
    </w:p>
    <w:p w14:paraId="08F9C654" w14:textId="77777777" w:rsidR="008673D3" w:rsidRDefault="008673D3" w:rsidP="008673D3"/>
    <w:p w14:paraId="4A1F9C53" w14:textId="77777777" w:rsidR="003110E5" w:rsidRDefault="003110E5" w:rsidP="00CC69A1">
      <w:r>
        <w:t xml:space="preserve">De volgende </w:t>
      </w:r>
      <w:proofErr w:type="spellStart"/>
      <w:r w:rsidR="0062371F">
        <w:t>peloton</w:t>
      </w:r>
      <w:r>
        <w:t>koppelingen</w:t>
      </w:r>
      <w:proofErr w:type="spellEnd"/>
      <w:r>
        <w:t xml:space="preserve"> zijn aanwezig:</w:t>
      </w:r>
    </w:p>
    <w:tbl>
      <w:tblPr>
        <w:tblStyle w:val="Tabelraster"/>
        <w:tblW w:w="8239" w:type="dxa"/>
        <w:tblLook w:val="04A0" w:firstRow="1" w:lastRow="0" w:firstColumn="1" w:lastColumn="0" w:noHBand="0" w:noVBand="1"/>
      </w:tblPr>
      <w:tblGrid>
        <w:gridCol w:w="400"/>
        <w:gridCol w:w="1329"/>
        <w:gridCol w:w="1527"/>
        <w:gridCol w:w="1359"/>
        <w:gridCol w:w="1362"/>
        <w:gridCol w:w="1109"/>
        <w:gridCol w:w="1153"/>
      </w:tblGrid>
      <w:tr w:rsidR="008F64EF" w14:paraId="7028560E" w14:textId="77777777" w:rsidTr="0054039E">
        <w:tc>
          <w:tcPr>
            <w:tcW w:w="400" w:type="dxa"/>
          </w:tcPr>
          <w:p w14:paraId="39BD02E1" w14:textId="77777777" w:rsidR="008F64EF" w:rsidRDefault="008F64EF" w:rsidP="00CF75D0">
            <w:r>
              <w:t>#</w:t>
            </w:r>
          </w:p>
        </w:tc>
        <w:tc>
          <w:tcPr>
            <w:tcW w:w="1329" w:type="dxa"/>
          </w:tcPr>
          <w:p w14:paraId="23244CB4" w14:textId="77777777" w:rsidR="008F64EF" w:rsidRDefault="008F64EF" w:rsidP="00CF75D0">
            <w:r>
              <w:t>Voedende VRI</w:t>
            </w:r>
          </w:p>
        </w:tc>
        <w:tc>
          <w:tcPr>
            <w:tcW w:w="1527" w:type="dxa"/>
          </w:tcPr>
          <w:p w14:paraId="429F5C7F" w14:textId="77777777" w:rsidR="008F64EF" w:rsidRDefault="008F64EF" w:rsidP="00CF75D0">
            <w:r>
              <w:t>Voedende koplus(-sen)</w:t>
            </w:r>
          </w:p>
        </w:tc>
        <w:tc>
          <w:tcPr>
            <w:tcW w:w="1359" w:type="dxa"/>
          </w:tcPr>
          <w:p w14:paraId="76AC5C6F" w14:textId="77777777" w:rsidR="008F64EF" w:rsidRDefault="008F64EF" w:rsidP="00CF75D0">
            <w:r>
              <w:t>Afvoerende VRI</w:t>
            </w:r>
          </w:p>
        </w:tc>
        <w:tc>
          <w:tcPr>
            <w:tcW w:w="1362" w:type="dxa"/>
          </w:tcPr>
          <w:p w14:paraId="4D630888" w14:textId="77777777" w:rsidR="008F64EF" w:rsidRDefault="008F64EF" w:rsidP="00CF75D0">
            <w:r>
              <w:t>Afvoerende signaalgroep</w:t>
            </w:r>
          </w:p>
        </w:tc>
        <w:tc>
          <w:tcPr>
            <w:tcW w:w="1109" w:type="dxa"/>
          </w:tcPr>
          <w:p w14:paraId="6B4B2D22" w14:textId="77777777" w:rsidR="008F64EF" w:rsidRDefault="008F64EF" w:rsidP="00CF75D0">
            <w:r>
              <w:t xml:space="preserve">Afstand </w:t>
            </w:r>
            <w:proofErr w:type="spellStart"/>
            <w:r>
              <w:t>s.s.</w:t>
            </w:r>
            <w:proofErr w:type="spellEnd"/>
            <w:r>
              <w:t xml:space="preserve"> – </w:t>
            </w:r>
            <w:proofErr w:type="spellStart"/>
            <w:r>
              <w:t>s.s.</w:t>
            </w:r>
            <w:proofErr w:type="spellEnd"/>
          </w:p>
        </w:tc>
        <w:tc>
          <w:tcPr>
            <w:tcW w:w="1153" w:type="dxa"/>
          </w:tcPr>
          <w:p w14:paraId="3E0F687D" w14:textId="77777777" w:rsidR="008F64EF" w:rsidRDefault="008F64EF" w:rsidP="00CF75D0">
            <w:r>
              <w:t>Extra snelheids-meetpunt</w:t>
            </w:r>
          </w:p>
        </w:tc>
      </w:tr>
      <w:tr w:rsidR="008F64EF" w14:paraId="04AEBD65" w14:textId="77777777" w:rsidTr="0054039E">
        <w:tc>
          <w:tcPr>
            <w:tcW w:w="400" w:type="dxa"/>
          </w:tcPr>
          <w:p w14:paraId="567A3E56" w14:textId="77777777" w:rsidR="008F64EF" w:rsidRDefault="008F64EF" w:rsidP="00CF75D0">
            <w:r>
              <w:t>1</w:t>
            </w:r>
          </w:p>
        </w:tc>
        <w:tc>
          <w:tcPr>
            <w:tcW w:w="1329" w:type="dxa"/>
          </w:tcPr>
          <w:p w14:paraId="2AB64EC6" w14:textId="5881D828" w:rsidR="008F64EF" w:rsidRDefault="00062DD4" w:rsidP="00CF75D0">
            <w:r>
              <w:t>K30</w:t>
            </w:r>
            <w:r w:rsidR="002F656E">
              <w:t>60</w:t>
            </w:r>
            <w:r>
              <w:t>/</w:t>
            </w:r>
          </w:p>
        </w:tc>
        <w:tc>
          <w:tcPr>
            <w:tcW w:w="1527" w:type="dxa"/>
          </w:tcPr>
          <w:p w14:paraId="2EF8BA21" w14:textId="639B6C88" w:rsidR="008F64EF" w:rsidRDefault="00983981" w:rsidP="00CF75D0">
            <w:r>
              <w:t>D</w:t>
            </w:r>
            <w:r w:rsidR="0027519E">
              <w:t>2</w:t>
            </w:r>
            <w:r w:rsidR="00062DD4">
              <w:t>.1</w:t>
            </w:r>
            <w:r>
              <w:t>, D</w:t>
            </w:r>
            <w:r w:rsidR="0027519E">
              <w:t>2</w:t>
            </w:r>
            <w:r>
              <w:t>.</w:t>
            </w:r>
            <w:r w:rsidR="00062DD4">
              <w:t>2</w:t>
            </w:r>
          </w:p>
        </w:tc>
        <w:tc>
          <w:tcPr>
            <w:tcW w:w="1359" w:type="dxa"/>
          </w:tcPr>
          <w:p w14:paraId="1709404F" w14:textId="46F204C4" w:rsidR="008F64EF" w:rsidRDefault="001C3D97" w:rsidP="00CF75D0">
            <w:r>
              <w:t>K30</w:t>
            </w:r>
            <w:r w:rsidR="002F656E">
              <w:t>30</w:t>
            </w:r>
            <w:r>
              <w:t>/</w:t>
            </w:r>
          </w:p>
        </w:tc>
        <w:tc>
          <w:tcPr>
            <w:tcW w:w="1362" w:type="dxa"/>
          </w:tcPr>
          <w:p w14:paraId="58F4D2A4" w14:textId="2DE5B133" w:rsidR="008F64EF" w:rsidRDefault="00062DD4" w:rsidP="00CF75D0">
            <w:r>
              <w:t>Fc0</w:t>
            </w:r>
            <w:r w:rsidR="00F43C91">
              <w:t>5</w:t>
            </w:r>
          </w:p>
        </w:tc>
        <w:tc>
          <w:tcPr>
            <w:tcW w:w="1109" w:type="dxa"/>
          </w:tcPr>
          <w:p w14:paraId="4341C368" w14:textId="5B961CC0" w:rsidR="008F64EF" w:rsidRDefault="00E959A5" w:rsidP="00CF75D0">
            <w:r>
              <w:t>5</w:t>
            </w:r>
            <w:r w:rsidR="009E0D5E">
              <w:t>6</w:t>
            </w:r>
            <w:r>
              <w:t>0</w:t>
            </w:r>
          </w:p>
        </w:tc>
        <w:tc>
          <w:tcPr>
            <w:tcW w:w="1153" w:type="dxa"/>
          </w:tcPr>
          <w:p w14:paraId="4CF240DA" w14:textId="77777777" w:rsidR="008F64EF" w:rsidRDefault="008F64EF" w:rsidP="00CF75D0">
            <w:r>
              <w:t>nee</w:t>
            </w:r>
          </w:p>
        </w:tc>
      </w:tr>
      <w:tr w:rsidR="00983981" w14:paraId="0D842297" w14:textId="77777777" w:rsidTr="0054039E">
        <w:tc>
          <w:tcPr>
            <w:tcW w:w="400" w:type="dxa"/>
          </w:tcPr>
          <w:p w14:paraId="4DC8FC88" w14:textId="439ADFA9" w:rsidR="00983981" w:rsidRDefault="00983981" w:rsidP="00CF75D0">
            <w:r>
              <w:t>2</w:t>
            </w:r>
          </w:p>
        </w:tc>
        <w:tc>
          <w:tcPr>
            <w:tcW w:w="1329" w:type="dxa"/>
          </w:tcPr>
          <w:p w14:paraId="328CC200" w14:textId="6699354A" w:rsidR="00983981" w:rsidRDefault="00062DD4" w:rsidP="00CF75D0">
            <w:r>
              <w:t>K30</w:t>
            </w:r>
            <w:r w:rsidR="002F656E">
              <w:t>60</w:t>
            </w:r>
            <w:r>
              <w:t>/</w:t>
            </w:r>
          </w:p>
        </w:tc>
        <w:tc>
          <w:tcPr>
            <w:tcW w:w="1527" w:type="dxa"/>
          </w:tcPr>
          <w:p w14:paraId="5CFB569C" w14:textId="50D8DCF5" w:rsidR="00983981" w:rsidRDefault="00983981" w:rsidP="00CF75D0">
            <w:r>
              <w:t>D</w:t>
            </w:r>
            <w:r w:rsidR="0027519E">
              <w:t>8</w:t>
            </w:r>
            <w:r>
              <w:t>.1, D</w:t>
            </w:r>
            <w:r w:rsidR="0027519E">
              <w:t>8</w:t>
            </w:r>
            <w:r w:rsidR="00062DD4">
              <w:t>.2</w:t>
            </w:r>
          </w:p>
        </w:tc>
        <w:tc>
          <w:tcPr>
            <w:tcW w:w="1359" w:type="dxa"/>
          </w:tcPr>
          <w:p w14:paraId="31368BFE" w14:textId="232EE8AE" w:rsidR="00983981" w:rsidRDefault="001C3D97" w:rsidP="00CF75D0">
            <w:r>
              <w:t>K</w:t>
            </w:r>
            <w:r w:rsidR="00062DD4">
              <w:t>30</w:t>
            </w:r>
            <w:r w:rsidR="002F656E">
              <w:t>29</w:t>
            </w:r>
            <w:r w:rsidR="00062DD4">
              <w:t>/</w:t>
            </w:r>
          </w:p>
        </w:tc>
        <w:tc>
          <w:tcPr>
            <w:tcW w:w="1362" w:type="dxa"/>
          </w:tcPr>
          <w:p w14:paraId="14A569A4" w14:textId="7CF07CFE" w:rsidR="00983981" w:rsidRDefault="0002586C" w:rsidP="0002586C">
            <w:r>
              <w:t>Fc</w:t>
            </w:r>
            <w:r w:rsidR="002C36D5">
              <w:t>08</w:t>
            </w:r>
          </w:p>
        </w:tc>
        <w:tc>
          <w:tcPr>
            <w:tcW w:w="1109" w:type="dxa"/>
          </w:tcPr>
          <w:p w14:paraId="28D26E4E" w14:textId="3DCA97C3" w:rsidR="00983981" w:rsidRDefault="0020147E" w:rsidP="00CF75D0">
            <w:r>
              <w:t>855</w:t>
            </w:r>
          </w:p>
        </w:tc>
        <w:tc>
          <w:tcPr>
            <w:tcW w:w="1153" w:type="dxa"/>
          </w:tcPr>
          <w:p w14:paraId="2BDE62E1" w14:textId="5EB8DB02" w:rsidR="00983981" w:rsidRDefault="00983981" w:rsidP="00CF75D0">
            <w:r>
              <w:t>nee</w:t>
            </w:r>
          </w:p>
        </w:tc>
      </w:tr>
      <w:tr w:rsidR="00983981" w14:paraId="058524A8" w14:textId="77777777" w:rsidTr="0054039E">
        <w:tc>
          <w:tcPr>
            <w:tcW w:w="400" w:type="dxa"/>
          </w:tcPr>
          <w:p w14:paraId="185A2903" w14:textId="2E11E1CC" w:rsidR="00983981" w:rsidRDefault="00983981" w:rsidP="00CF75D0"/>
        </w:tc>
        <w:tc>
          <w:tcPr>
            <w:tcW w:w="1329" w:type="dxa"/>
          </w:tcPr>
          <w:p w14:paraId="55E4208B" w14:textId="545077D4" w:rsidR="00983981" w:rsidRDefault="00983981" w:rsidP="00CF75D0"/>
        </w:tc>
        <w:tc>
          <w:tcPr>
            <w:tcW w:w="1527" w:type="dxa"/>
          </w:tcPr>
          <w:p w14:paraId="2BC16723" w14:textId="748603E6" w:rsidR="00983981" w:rsidRDefault="00983981" w:rsidP="00CF75D0"/>
        </w:tc>
        <w:tc>
          <w:tcPr>
            <w:tcW w:w="1359" w:type="dxa"/>
          </w:tcPr>
          <w:p w14:paraId="359E801C" w14:textId="530EA969" w:rsidR="00983981" w:rsidRDefault="00983981" w:rsidP="00CF75D0"/>
        </w:tc>
        <w:tc>
          <w:tcPr>
            <w:tcW w:w="1362" w:type="dxa"/>
          </w:tcPr>
          <w:p w14:paraId="1CA57636" w14:textId="40994591" w:rsidR="00983981" w:rsidRDefault="00983981" w:rsidP="00CF75D0"/>
        </w:tc>
        <w:tc>
          <w:tcPr>
            <w:tcW w:w="1109" w:type="dxa"/>
          </w:tcPr>
          <w:p w14:paraId="12B4A666" w14:textId="7BE94F6F" w:rsidR="00983981" w:rsidRDefault="00983981" w:rsidP="00CF75D0"/>
        </w:tc>
        <w:tc>
          <w:tcPr>
            <w:tcW w:w="1153" w:type="dxa"/>
          </w:tcPr>
          <w:p w14:paraId="3760540C" w14:textId="31F0BF58" w:rsidR="00983981" w:rsidRDefault="00983981" w:rsidP="00CF75D0"/>
        </w:tc>
      </w:tr>
      <w:tr w:rsidR="00D82A57" w14:paraId="552BCC5F" w14:textId="77777777" w:rsidTr="0054039E">
        <w:tc>
          <w:tcPr>
            <w:tcW w:w="400" w:type="dxa"/>
          </w:tcPr>
          <w:p w14:paraId="160765B7" w14:textId="559F16AC" w:rsidR="00D82A57" w:rsidRDefault="00D82A57" w:rsidP="00D82A57">
            <w:r>
              <w:t>3</w:t>
            </w:r>
          </w:p>
        </w:tc>
        <w:tc>
          <w:tcPr>
            <w:tcW w:w="1329" w:type="dxa"/>
          </w:tcPr>
          <w:p w14:paraId="34D5D6E0" w14:textId="0F0EB0FC" w:rsidR="00D82A57" w:rsidRDefault="00D82A57" w:rsidP="00D82A57">
            <w:r>
              <w:t>K3030/</w:t>
            </w:r>
          </w:p>
        </w:tc>
        <w:tc>
          <w:tcPr>
            <w:tcW w:w="1527" w:type="dxa"/>
          </w:tcPr>
          <w:p w14:paraId="0AA12E76" w14:textId="214D78B8" w:rsidR="00D82A57" w:rsidRDefault="00D82A57" w:rsidP="00D82A57">
            <w:r>
              <w:t>D</w:t>
            </w:r>
            <w:r w:rsidR="00935B68">
              <w:t>11</w:t>
            </w:r>
            <w:r>
              <w:t>.1, D</w:t>
            </w:r>
            <w:r w:rsidR="00935B68">
              <w:t>11</w:t>
            </w:r>
            <w:r>
              <w:t>.</w:t>
            </w:r>
            <w:r w:rsidR="00935B68">
              <w:t>2</w:t>
            </w:r>
          </w:p>
        </w:tc>
        <w:tc>
          <w:tcPr>
            <w:tcW w:w="1359" w:type="dxa"/>
          </w:tcPr>
          <w:p w14:paraId="64802B99" w14:textId="716EB2F2" w:rsidR="00D82A57" w:rsidRDefault="00D82A57" w:rsidP="00D82A57">
            <w:r>
              <w:t>K3060/</w:t>
            </w:r>
          </w:p>
        </w:tc>
        <w:tc>
          <w:tcPr>
            <w:tcW w:w="1362" w:type="dxa"/>
          </w:tcPr>
          <w:p w14:paraId="24157868" w14:textId="292981EA" w:rsidR="00D82A57" w:rsidRDefault="00D82A57" w:rsidP="00D82A57">
            <w:r>
              <w:t>Fc08</w:t>
            </w:r>
          </w:p>
        </w:tc>
        <w:tc>
          <w:tcPr>
            <w:tcW w:w="1109" w:type="dxa"/>
          </w:tcPr>
          <w:p w14:paraId="66B8EFDE" w14:textId="33555B3A" w:rsidR="00D82A57" w:rsidRDefault="00D82A57" w:rsidP="00D82A57">
            <w:r>
              <w:t>5</w:t>
            </w:r>
            <w:r w:rsidR="001C22C0">
              <w:t>6</w:t>
            </w:r>
            <w:r>
              <w:t>0</w:t>
            </w:r>
          </w:p>
        </w:tc>
        <w:tc>
          <w:tcPr>
            <w:tcW w:w="1153" w:type="dxa"/>
          </w:tcPr>
          <w:p w14:paraId="5FD6F96E" w14:textId="4ADD1BC2" w:rsidR="00D82A57" w:rsidRDefault="00D82A57" w:rsidP="00D82A57">
            <w:r>
              <w:t>nee</w:t>
            </w:r>
          </w:p>
        </w:tc>
      </w:tr>
      <w:tr w:rsidR="00D82A57" w14:paraId="2C8DD811" w14:textId="77777777" w:rsidTr="0054039E">
        <w:tc>
          <w:tcPr>
            <w:tcW w:w="400" w:type="dxa"/>
          </w:tcPr>
          <w:p w14:paraId="26E9236D" w14:textId="0CC17895" w:rsidR="00D82A57" w:rsidRDefault="00D82A57" w:rsidP="00D82A57">
            <w:r>
              <w:t>4</w:t>
            </w:r>
          </w:p>
        </w:tc>
        <w:tc>
          <w:tcPr>
            <w:tcW w:w="1329" w:type="dxa"/>
          </w:tcPr>
          <w:p w14:paraId="5900CE9C" w14:textId="74CFDF7C" w:rsidR="00D82A57" w:rsidRDefault="00D82A57" w:rsidP="00D82A57">
            <w:r>
              <w:t>K3029/</w:t>
            </w:r>
          </w:p>
        </w:tc>
        <w:tc>
          <w:tcPr>
            <w:tcW w:w="1527" w:type="dxa"/>
          </w:tcPr>
          <w:p w14:paraId="0F03117D" w14:textId="4FAA8150" w:rsidR="00D82A57" w:rsidRDefault="00D82A57" w:rsidP="00D82A57">
            <w:r>
              <w:t>D</w:t>
            </w:r>
            <w:r w:rsidR="00935B68">
              <w:t>02</w:t>
            </w:r>
            <w:r>
              <w:t>.1, D</w:t>
            </w:r>
            <w:r w:rsidR="00935B68">
              <w:t>02</w:t>
            </w:r>
            <w:r>
              <w:t>.</w:t>
            </w:r>
            <w:r w:rsidR="002E4BAB">
              <w:t>3</w:t>
            </w:r>
          </w:p>
        </w:tc>
        <w:tc>
          <w:tcPr>
            <w:tcW w:w="1359" w:type="dxa"/>
          </w:tcPr>
          <w:p w14:paraId="03C2A196" w14:textId="61C1F978" w:rsidR="00D82A57" w:rsidRDefault="00D82A57" w:rsidP="00D82A57">
            <w:r>
              <w:t>K3060/</w:t>
            </w:r>
          </w:p>
        </w:tc>
        <w:tc>
          <w:tcPr>
            <w:tcW w:w="1362" w:type="dxa"/>
          </w:tcPr>
          <w:p w14:paraId="5CBD9B4E" w14:textId="03203F66" w:rsidR="00D82A57" w:rsidRDefault="00D82A57" w:rsidP="00D82A57">
            <w:r>
              <w:t>Fc02</w:t>
            </w:r>
          </w:p>
        </w:tc>
        <w:tc>
          <w:tcPr>
            <w:tcW w:w="1109" w:type="dxa"/>
          </w:tcPr>
          <w:p w14:paraId="70FBF8CB" w14:textId="128CDBC1" w:rsidR="00D82A57" w:rsidRDefault="001C22C0" w:rsidP="00D82A57">
            <w:r>
              <w:t>840</w:t>
            </w:r>
          </w:p>
        </w:tc>
        <w:tc>
          <w:tcPr>
            <w:tcW w:w="1153" w:type="dxa"/>
          </w:tcPr>
          <w:p w14:paraId="0D846E73" w14:textId="4740B025" w:rsidR="00D82A57" w:rsidRDefault="00D82A57" w:rsidP="00D82A57">
            <w:r>
              <w:t>nee</w:t>
            </w:r>
          </w:p>
        </w:tc>
      </w:tr>
    </w:tbl>
    <w:p w14:paraId="2669B0F0" w14:textId="38A99D65" w:rsidR="003110E5" w:rsidRDefault="00E87207" w:rsidP="00E87207">
      <w:pPr>
        <w:pStyle w:val="Bijschrift"/>
        <w:jc w:val="left"/>
      </w:pPr>
      <w:r>
        <w:t xml:space="preserve">Tabel </w:t>
      </w:r>
      <w:fldSimple w:instr=" SEQ Tabel \* ARABIC ">
        <w:r w:rsidR="009C5994">
          <w:rPr>
            <w:noProof/>
          </w:rPr>
          <w:t>2</w:t>
        </w:r>
      </w:fldSimple>
      <w:r>
        <w:t xml:space="preserve"> – BRIK-koppelingen</w:t>
      </w:r>
    </w:p>
    <w:p w14:paraId="1D0B1C9B" w14:textId="77777777" w:rsidR="00E87207" w:rsidRDefault="00E87207" w:rsidP="00CC69A1"/>
    <w:p w14:paraId="09D63EA4" w14:textId="77777777" w:rsidR="00B20D95" w:rsidRDefault="0054039E" w:rsidP="00CC69A1">
      <w:r>
        <w:t xml:space="preserve">Let op dat de snelheid voor </w:t>
      </w:r>
      <w:r w:rsidR="007D0FFC">
        <w:t>de 80 km/h</w:t>
      </w:r>
      <w:r w:rsidR="00CC7CE9">
        <w:t xml:space="preserve"> is</w:t>
      </w:r>
      <w:r w:rsidR="007D0FFC">
        <w:t>.</w:t>
      </w:r>
      <w:r>
        <w:t xml:space="preserve"> </w:t>
      </w:r>
    </w:p>
    <w:p w14:paraId="29B865E3" w14:textId="77777777" w:rsidR="00B20D95" w:rsidRDefault="00B20D95" w:rsidP="00CC69A1"/>
    <w:p w14:paraId="4FFF073A" w14:textId="2B5FB0D0" w:rsidR="00201E60" w:rsidRDefault="00E959A5" w:rsidP="00CC69A1">
      <w:r>
        <w:t xml:space="preserve">Verder is de </w:t>
      </w:r>
      <w:proofErr w:type="spellStart"/>
      <w:r>
        <w:t>signaalgroepnummering</w:t>
      </w:r>
      <w:proofErr w:type="spellEnd"/>
      <w:r>
        <w:t xml:space="preserve"> van K30</w:t>
      </w:r>
      <w:r w:rsidR="002E4BAB">
        <w:t>30</w:t>
      </w:r>
      <w:r>
        <w:t xml:space="preserve"> en K30</w:t>
      </w:r>
      <w:r w:rsidR="002E4BAB">
        <w:t>60</w:t>
      </w:r>
      <w:r>
        <w:t xml:space="preserve"> </w:t>
      </w:r>
      <w:r w:rsidR="002E4BAB">
        <w:t>“een kwartslag gedraaid”</w:t>
      </w:r>
      <w:r>
        <w:t xml:space="preserve">, dus daarom is het dat lussen van fc08 een koppeling naar </w:t>
      </w:r>
      <w:r w:rsidR="0002586C">
        <w:t>fc</w:t>
      </w:r>
      <w:r w:rsidR="002E4BAB">
        <w:t>05 maken.</w:t>
      </w:r>
      <w:r w:rsidR="005A7A4C">
        <w:t xml:space="preserve"> </w:t>
      </w:r>
    </w:p>
    <w:p w14:paraId="07166632" w14:textId="77777777" w:rsidR="0054039E" w:rsidRDefault="0054039E" w:rsidP="00CC69A1"/>
    <w:p w14:paraId="3FB5C18D" w14:textId="7BE53811" w:rsidR="00290823" w:rsidRDefault="00773220" w:rsidP="00290823">
      <w:r>
        <w:t>Voor BRIK-koppelingen 1</w:t>
      </w:r>
      <w:r w:rsidR="008F64EF">
        <w:t>-</w:t>
      </w:r>
      <w:r w:rsidR="002E4BAB">
        <w:t>4</w:t>
      </w:r>
      <w:r w:rsidR="008F64EF">
        <w:t xml:space="preserve"> zijn er de volgende grenzen m.b.t. tot het gemeten aantal voertuigen in relatie tot het soort ingreep: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45"/>
        <w:gridCol w:w="1245"/>
        <w:gridCol w:w="1246"/>
        <w:gridCol w:w="1246"/>
      </w:tblGrid>
      <w:tr w:rsidR="00F430DC" w14:paraId="46EEA0D5" w14:textId="77777777" w:rsidTr="00F430DC">
        <w:tc>
          <w:tcPr>
            <w:tcW w:w="1245" w:type="dxa"/>
          </w:tcPr>
          <w:p w14:paraId="3ACF1A4F" w14:textId="77777777" w:rsidR="00F430DC" w:rsidRDefault="00F430DC" w:rsidP="00290823">
            <w:r>
              <w:t>BRIK-#</w:t>
            </w:r>
          </w:p>
        </w:tc>
        <w:tc>
          <w:tcPr>
            <w:tcW w:w="1245" w:type="dxa"/>
          </w:tcPr>
          <w:p w14:paraId="36312B9B" w14:textId="77777777" w:rsidR="00F430DC" w:rsidRDefault="00F430DC" w:rsidP="00290823">
            <w:r>
              <w:t>Niveau 1</w:t>
            </w:r>
          </w:p>
        </w:tc>
        <w:tc>
          <w:tcPr>
            <w:tcW w:w="1246" w:type="dxa"/>
          </w:tcPr>
          <w:p w14:paraId="1762AA29" w14:textId="77777777" w:rsidR="00F430DC" w:rsidRDefault="00F430DC" w:rsidP="00290823">
            <w:r>
              <w:t>Niveau 2</w:t>
            </w:r>
          </w:p>
        </w:tc>
        <w:tc>
          <w:tcPr>
            <w:tcW w:w="1246" w:type="dxa"/>
          </w:tcPr>
          <w:p w14:paraId="3F2699FF" w14:textId="77777777" w:rsidR="00F430DC" w:rsidRDefault="00F430DC" w:rsidP="00290823">
            <w:r>
              <w:t>Niveau 3</w:t>
            </w:r>
          </w:p>
        </w:tc>
      </w:tr>
      <w:tr w:rsidR="00234688" w:rsidRPr="00234688" w14:paraId="33F88AD4" w14:textId="77777777" w:rsidTr="00F430DC">
        <w:tc>
          <w:tcPr>
            <w:tcW w:w="1245" w:type="dxa"/>
          </w:tcPr>
          <w:p w14:paraId="4B9CD303" w14:textId="1F99AF3D" w:rsidR="00F430DC" w:rsidRPr="00234688" w:rsidRDefault="00773220" w:rsidP="00290823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1</w:t>
            </w:r>
          </w:p>
        </w:tc>
        <w:tc>
          <w:tcPr>
            <w:tcW w:w="1245" w:type="dxa"/>
          </w:tcPr>
          <w:p w14:paraId="5A57E671" w14:textId="02725D00" w:rsidR="00F430DC" w:rsidRPr="00234688" w:rsidRDefault="0054039E" w:rsidP="00290823">
            <w:p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8</w:t>
            </w:r>
          </w:p>
        </w:tc>
        <w:tc>
          <w:tcPr>
            <w:tcW w:w="1246" w:type="dxa"/>
          </w:tcPr>
          <w:p w14:paraId="79305A69" w14:textId="633B62A4" w:rsidR="00F430DC" w:rsidRPr="00234688" w:rsidRDefault="00773220" w:rsidP="00290823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1</w:t>
            </w:r>
            <w:r w:rsidR="0054039E">
              <w:rPr>
                <w:color w:val="BFBFBF" w:themeColor="background1" w:themeShade="BF"/>
              </w:rPr>
              <w:t>6</w:t>
            </w:r>
          </w:p>
        </w:tc>
        <w:tc>
          <w:tcPr>
            <w:tcW w:w="1246" w:type="dxa"/>
          </w:tcPr>
          <w:p w14:paraId="4F09546C" w14:textId="77777777" w:rsidR="00F430DC" w:rsidRPr="00234688" w:rsidRDefault="00F430DC" w:rsidP="00290823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9999</w:t>
            </w:r>
          </w:p>
        </w:tc>
      </w:tr>
      <w:tr w:rsidR="00234688" w:rsidRPr="00234688" w14:paraId="459F697A" w14:textId="77777777" w:rsidTr="00F430DC">
        <w:tc>
          <w:tcPr>
            <w:tcW w:w="1245" w:type="dxa"/>
          </w:tcPr>
          <w:p w14:paraId="71F2EDC3" w14:textId="1FB52A03" w:rsidR="00773220" w:rsidRPr="00234688" w:rsidRDefault="00773220" w:rsidP="00773220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2</w:t>
            </w:r>
          </w:p>
        </w:tc>
        <w:tc>
          <w:tcPr>
            <w:tcW w:w="1245" w:type="dxa"/>
          </w:tcPr>
          <w:p w14:paraId="0F9840F6" w14:textId="3372D937" w:rsidR="00773220" w:rsidRPr="00234688" w:rsidRDefault="0054039E" w:rsidP="00773220">
            <w:pPr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8</w:t>
            </w:r>
          </w:p>
        </w:tc>
        <w:tc>
          <w:tcPr>
            <w:tcW w:w="1246" w:type="dxa"/>
          </w:tcPr>
          <w:p w14:paraId="5F00DF3A" w14:textId="50A863AE" w:rsidR="00773220" w:rsidRPr="00234688" w:rsidRDefault="00773220" w:rsidP="00773220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1</w:t>
            </w:r>
            <w:r w:rsidR="0054039E">
              <w:rPr>
                <w:color w:val="BFBFBF" w:themeColor="background1" w:themeShade="BF"/>
              </w:rPr>
              <w:t>6</w:t>
            </w:r>
          </w:p>
        </w:tc>
        <w:tc>
          <w:tcPr>
            <w:tcW w:w="1246" w:type="dxa"/>
          </w:tcPr>
          <w:p w14:paraId="3F80A74F" w14:textId="401B8198" w:rsidR="00773220" w:rsidRPr="00234688" w:rsidRDefault="00773220" w:rsidP="00773220">
            <w:pPr>
              <w:rPr>
                <w:color w:val="BFBFBF" w:themeColor="background1" w:themeShade="BF"/>
              </w:rPr>
            </w:pPr>
            <w:r w:rsidRPr="00234688">
              <w:rPr>
                <w:color w:val="BFBFBF" w:themeColor="background1" w:themeShade="BF"/>
              </w:rPr>
              <w:t>9999</w:t>
            </w:r>
          </w:p>
        </w:tc>
      </w:tr>
      <w:tr w:rsidR="00773220" w14:paraId="3BFEAC67" w14:textId="77777777" w:rsidTr="00F430DC">
        <w:tc>
          <w:tcPr>
            <w:tcW w:w="1245" w:type="dxa"/>
          </w:tcPr>
          <w:p w14:paraId="60F2A774" w14:textId="77777777" w:rsidR="00773220" w:rsidRDefault="00773220" w:rsidP="00773220">
            <w:r>
              <w:t>3</w:t>
            </w:r>
          </w:p>
        </w:tc>
        <w:tc>
          <w:tcPr>
            <w:tcW w:w="1245" w:type="dxa"/>
          </w:tcPr>
          <w:p w14:paraId="580EEF12" w14:textId="60C83E06" w:rsidR="00773220" w:rsidRDefault="0054039E" w:rsidP="00773220">
            <w:r>
              <w:t>8</w:t>
            </w:r>
          </w:p>
        </w:tc>
        <w:tc>
          <w:tcPr>
            <w:tcW w:w="1246" w:type="dxa"/>
          </w:tcPr>
          <w:p w14:paraId="4FF66EE3" w14:textId="2853CC52" w:rsidR="00773220" w:rsidRDefault="00773220" w:rsidP="00773220">
            <w:r>
              <w:t>1</w:t>
            </w:r>
            <w:r w:rsidR="0054039E">
              <w:t>6</w:t>
            </w:r>
          </w:p>
        </w:tc>
        <w:tc>
          <w:tcPr>
            <w:tcW w:w="1246" w:type="dxa"/>
          </w:tcPr>
          <w:p w14:paraId="3C08E324" w14:textId="77777777" w:rsidR="00773220" w:rsidRDefault="00773220" w:rsidP="00773220">
            <w:r>
              <w:t>9999</w:t>
            </w:r>
          </w:p>
        </w:tc>
      </w:tr>
      <w:tr w:rsidR="00773220" w14:paraId="5BC1C272" w14:textId="77777777" w:rsidTr="00F430DC">
        <w:tc>
          <w:tcPr>
            <w:tcW w:w="1245" w:type="dxa"/>
          </w:tcPr>
          <w:p w14:paraId="3428BA78" w14:textId="77777777" w:rsidR="00773220" w:rsidRDefault="00773220" w:rsidP="00773220">
            <w:r>
              <w:t>4</w:t>
            </w:r>
          </w:p>
        </w:tc>
        <w:tc>
          <w:tcPr>
            <w:tcW w:w="1245" w:type="dxa"/>
          </w:tcPr>
          <w:p w14:paraId="19865946" w14:textId="7380678C" w:rsidR="00773220" w:rsidRDefault="0054039E" w:rsidP="00773220">
            <w:r>
              <w:t>8</w:t>
            </w:r>
          </w:p>
        </w:tc>
        <w:tc>
          <w:tcPr>
            <w:tcW w:w="1246" w:type="dxa"/>
          </w:tcPr>
          <w:p w14:paraId="521B9770" w14:textId="78961A55" w:rsidR="00773220" w:rsidRDefault="00773220" w:rsidP="00773220">
            <w:r>
              <w:t>1</w:t>
            </w:r>
            <w:r w:rsidR="0054039E">
              <w:t>6</w:t>
            </w:r>
          </w:p>
        </w:tc>
        <w:tc>
          <w:tcPr>
            <w:tcW w:w="1246" w:type="dxa"/>
          </w:tcPr>
          <w:p w14:paraId="078D88B2" w14:textId="56471944" w:rsidR="00773220" w:rsidRDefault="00773220" w:rsidP="00773220">
            <w:r>
              <w:t>9999</w:t>
            </w:r>
          </w:p>
        </w:tc>
      </w:tr>
    </w:tbl>
    <w:p w14:paraId="34E7C82C" w14:textId="414554EF" w:rsidR="008F64EF" w:rsidRDefault="00E87207" w:rsidP="00E87207">
      <w:pPr>
        <w:pStyle w:val="Bijschrift"/>
        <w:jc w:val="left"/>
      </w:pPr>
      <w:r>
        <w:t xml:space="preserve">Tabel </w:t>
      </w:r>
      <w:fldSimple w:instr=" SEQ Tabel \* ARABIC ">
        <w:r w:rsidR="009C5994">
          <w:rPr>
            <w:noProof/>
          </w:rPr>
          <w:t>3</w:t>
        </w:r>
      </w:fldSimple>
      <w:r>
        <w:t xml:space="preserve"> – Ingreepniveau BRIK-koppelingen </w:t>
      </w:r>
    </w:p>
    <w:p w14:paraId="2B04F018" w14:textId="77777777" w:rsidR="00E87207" w:rsidRDefault="00E87207" w:rsidP="00290823"/>
    <w:p w14:paraId="49011CAF" w14:textId="0394C37A" w:rsidR="00234688" w:rsidRDefault="00234688" w:rsidP="00234688">
      <w:bookmarkStart w:id="46" w:name="_Hlk519178442"/>
      <w:r>
        <w:t xml:space="preserve">Brik koppeling 1 en 2 worden verstuurd, dus de grenzen zijn alleen in de ontvangende applicatie van belang. </w:t>
      </w:r>
    </w:p>
    <w:bookmarkEnd w:id="46"/>
    <w:p w14:paraId="1EFD4BC1" w14:textId="77777777" w:rsidR="00234688" w:rsidRDefault="00234688" w:rsidP="00290823"/>
    <w:p w14:paraId="3AF71DF2" w14:textId="77777777" w:rsidR="00F430DC" w:rsidRDefault="00F430DC" w:rsidP="00290823">
      <w:r>
        <w:t>Niveau 1 = groen vasthouden</w:t>
      </w:r>
    </w:p>
    <w:p w14:paraId="35449E36" w14:textId="77777777" w:rsidR="00F430DC" w:rsidRDefault="00F430DC" w:rsidP="00290823">
      <w:r>
        <w:t>Niveau 2 = groen vasthouden + bijzonder realiseren</w:t>
      </w:r>
    </w:p>
    <w:p w14:paraId="24765A88" w14:textId="77777777" w:rsidR="00F430DC" w:rsidRDefault="00F430DC" w:rsidP="00290823">
      <w:r>
        <w:t>Niveau 3 =</w:t>
      </w:r>
      <w:r w:rsidRPr="00F430DC">
        <w:t xml:space="preserve"> </w:t>
      </w:r>
      <w:r>
        <w:t>groen vasthouden + bijzonder realiseren + afkappen conflicten</w:t>
      </w:r>
    </w:p>
    <w:p w14:paraId="6B7BCFDF" w14:textId="77777777" w:rsidR="00353556" w:rsidRDefault="00353556" w:rsidP="00290823"/>
    <w:p w14:paraId="1978315A" w14:textId="77777777" w:rsidR="006453FE" w:rsidRDefault="006453FE" w:rsidP="006453FE">
      <w:pPr>
        <w:pStyle w:val="Kop1"/>
      </w:pPr>
      <w:bookmarkStart w:id="47" w:name="_Toc531189417"/>
      <w:r>
        <w:lastRenderedPageBreak/>
        <w:t>Detectorinstellingen</w:t>
      </w:r>
      <w:bookmarkEnd w:id="47"/>
    </w:p>
    <w:p w14:paraId="330A0617" w14:textId="77777777" w:rsidR="00FE52F3" w:rsidRDefault="00FE52F3" w:rsidP="00FE52F3">
      <w:r>
        <w:t>Alle detectoren staan vermeld in het topologiebestand, zie referenties.</w:t>
      </w:r>
    </w:p>
    <w:p w14:paraId="22986345" w14:textId="77777777" w:rsidR="00616FF6" w:rsidRDefault="00616FF6" w:rsidP="00FE52F3"/>
    <w:p w14:paraId="4B250969" w14:textId="1F86C598" w:rsidR="00616FF6" w:rsidRDefault="00616FF6" w:rsidP="00FE52F3">
      <w:r>
        <w:t xml:space="preserve">Ten opzichte van de standaardinstellingen gelden </w:t>
      </w:r>
      <w:r w:rsidR="00D775A0">
        <w:t>de volgende</w:t>
      </w:r>
      <w:r w:rsidR="00773220">
        <w:t xml:space="preserve"> afwijkingen.</w:t>
      </w:r>
      <w:r w:rsidR="00775AEF">
        <w:t xml:space="preserve"> </w:t>
      </w:r>
      <w:r w:rsidR="00773220">
        <w:t xml:space="preserve"> </w:t>
      </w:r>
    </w:p>
    <w:p w14:paraId="7643D718" w14:textId="2BCC8122" w:rsidR="0054039E" w:rsidRDefault="0054039E" w:rsidP="00FE52F3"/>
    <w:p w14:paraId="5F82CFB7" w14:textId="6BB72608" w:rsidR="00D775A0" w:rsidRPr="00D775A0" w:rsidRDefault="00D775A0" w:rsidP="00FE52F3">
      <w:pPr>
        <w:rPr>
          <w:b/>
          <w:u w:val="single"/>
        </w:rPr>
      </w:pPr>
      <w:r w:rsidRPr="00D775A0">
        <w:rPr>
          <w:b/>
          <w:u w:val="single"/>
        </w:rPr>
        <w:t>Reguliere lussen</w:t>
      </w:r>
    </w:p>
    <w:p w14:paraId="6C3AEADA" w14:textId="55AEE415" w:rsidR="00D775A0" w:rsidRDefault="00D775A0" w:rsidP="00FE52F3">
      <w:r>
        <w:t xml:space="preserve">Omdat </w:t>
      </w:r>
      <w:r w:rsidR="00BB7547">
        <w:t>de opstelstrook van fc11 nogal k</w:t>
      </w:r>
      <w:r w:rsidR="009B48D5">
        <w:t>ort is, gelden de volgende afwijkingen op de detectoren van fc11:</w:t>
      </w:r>
    </w:p>
    <w:p w14:paraId="2575886D" w14:textId="79C134E4" w:rsidR="00D775A0" w:rsidRDefault="00D775A0" w:rsidP="00FE52F3">
      <w:r>
        <w:t>D</w:t>
      </w:r>
      <w:r w:rsidR="009B48D5">
        <w:t>1</w:t>
      </w:r>
      <w:r>
        <w:t>1.1</w:t>
      </w:r>
    </w:p>
    <w:p w14:paraId="62E2E041" w14:textId="60964988" w:rsidR="00D775A0" w:rsidRDefault="00D775A0" w:rsidP="00D775A0">
      <w:pPr>
        <w:pStyle w:val="Lijstalinea"/>
        <w:numPr>
          <w:ilvl w:val="0"/>
          <w:numId w:val="32"/>
        </w:numPr>
      </w:pPr>
      <w:r>
        <w:t>Bezettijd=</w:t>
      </w:r>
      <w:r w:rsidR="00C70A7E">
        <w:t>0</w:t>
      </w:r>
      <w:r>
        <w:t>,</w:t>
      </w:r>
      <w:r w:rsidR="00C70A7E">
        <w:t>5</w:t>
      </w:r>
      <w:r>
        <w:t>s</w:t>
      </w:r>
    </w:p>
    <w:p w14:paraId="3CED36EC" w14:textId="33E6E568" w:rsidR="00D775A0" w:rsidRDefault="00D775A0" w:rsidP="00D775A0">
      <w:pPr>
        <w:pStyle w:val="Lijstalinea"/>
        <w:numPr>
          <w:ilvl w:val="0"/>
          <w:numId w:val="32"/>
        </w:numPr>
      </w:pPr>
      <w:r>
        <w:t>Hiaattijd=</w:t>
      </w:r>
      <w:r w:rsidR="00C70A7E">
        <w:t>[standaard]</w:t>
      </w:r>
    </w:p>
    <w:p w14:paraId="20274092" w14:textId="1349FAE6" w:rsidR="00C70A7E" w:rsidRDefault="00C70A7E" w:rsidP="00C70A7E">
      <w:r>
        <w:t>D11.2</w:t>
      </w:r>
    </w:p>
    <w:p w14:paraId="1CE4D7BD" w14:textId="6738B46A" w:rsidR="00C70A7E" w:rsidRDefault="00C70A7E" w:rsidP="00C70A7E">
      <w:pPr>
        <w:pStyle w:val="Lijstalinea"/>
        <w:numPr>
          <w:ilvl w:val="0"/>
          <w:numId w:val="32"/>
        </w:numPr>
      </w:pPr>
      <w:r>
        <w:t>Bezettijd=</w:t>
      </w:r>
      <w:r w:rsidR="00CF629D">
        <w:t>1</w:t>
      </w:r>
      <w:r>
        <w:t>,</w:t>
      </w:r>
      <w:r w:rsidR="00CF629D">
        <w:t>0</w:t>
      </w:r>
      <w:r>
        <w:t>s</w:t>
      </w:r>
    </w:p>
    <w:p w14:paraId="12353811" w14:textId="77777777" w:rsidR="00C70A7E" w:rsidRDefault="00C70A7E" w:rsidP="00C70A7E">
      <w:pPr>
        <w:pStyle w:val="Lijstalinea"/>
        <w:numPr>
          <w:ilvl w:val="0"/>
          <w:numId w:val="32"/>
        </w:numPr>
      </w:pPr>
      <w:r>
        <w:t>Hiaattijd=[standaard]</w:t>
      </w:r>
    </w:p>
    <w:p w14:paraId="3BFB9DEC" w14:textId="07ADFFA4" w:rsidR="00C70A7E" w:rsidRDefault="00C32F08" w:rsidP="00C70A7E">
      <w:r>
        <w:t>D11.3 en D11.4 als standaard, maar de aanvraagfun</w:t>
      </w:r>
      <w:r w:rsidR="005B2B51">
        <w:t>c</w:t>
      </w:r>
      <w:r>
        <w:t xml:space="preserve">tie staat uit (schakelbaar via </w:t>
      </w:r>
      <w:proofErr w:type="spellStart"/>
      <w:r>
        <w:t>prm</w:t>
      </w:r>
      <w:proofErr w:type="spellEnd"/>
      <w:r>
        <w:t xml:space="preserve">). </w:t>
      </w:r>
    </w:p>
    <w:p w14:paraId="5032FE26" w14:textId="332D70F5" w:rsidR="00D775A0" w:rsidRDefault="00D775A0" w:rsidP="00FE52F3"/>
    <w:p w14:paraId="715331DB" w14:textId="6108AF9C" w:rsidR="00D775A0" w:rsidRPr="00D775A0" w:rsidRDefault="00D775A0" w:rsidP="00FE52F3">
      <w:pPr>
        <w:rPr>
          <w:b/>
          <w:u w:val="single"/>
        </w:rPr>
      </w:pPr>
      <w:r w:rsidRPr="00D775A0">
        <w:rPr>
          <w:b/>
          <w:u w:val="single"/>
        </w:rPr>
        <w:t>Radar lussen</w:t>
      </w:r>
    </w:p>
    <w:p w14:paraId="2D7009C0" w14:textId="042E8050" w:rsidR="00D775A0" w:rsidRDefault="00D775A0" w:rsidP="00FE52F3">
      <w:r>
        <w:t>T.b.v. fietsers zijn er op fc21 en fc22 radardetectoren aanwezig, RD21.</w:t>
      </w:r>
      <w:r w:rsidR="005B2B51">
        <w:t>2</w:t>
      </w:r>
      <w:r>
        <w:t xml:space="preserve"> en RD22.</w:t>
      </w:r>
      <w:r w:rsidR="005B2B51">
        <w:t>2</w:t>
      </w:r>
      <w:r>
        <w:t>. Daarvoor geldt:</w:t>
      </w:r>
    </w:p>
    <w:p w14:paraId="7D3A5E58" w14:textId="24E35223" w:rsidR="00D775A0" w:rsidRDefault="00D775A0" w:rsidP="00D775A0">
      <w:pPr>
        <w:pStyle w:val="Lijstalinea"/>
        <w:numPr>
          <w:ilvl w:val="0"/>
          <w:numId w:val="32"/>
        </w:numPr>
      </w:pPr>
      <w:r>
        <w:t>Bezettijd=0,0s</w:t>
      </w:r>
    </w:p>
    <w:p w14:paraId="43424889" w14:textId="77777777" w:rsidR="00D775A0" w:rsidRDefault="00D775A0" w:rsidP="00D775A0">
      <w:pPr>
        <w:pStyle w:val="Lijstalinea"/>
        <w:numPr>
          <w:ilvl w:val="0"/>
          <w:numId w:val="32"/>
        </w:numPr>
      </w:pPr>
      <w:r>
        <w:t>Hiaattijd=3,0s</w:t>
      </w:r>
    </w:p>
    <w:p w14:paraId="2975F081" w14:textId="759C60F6" w:rsidR="00761E0B" w:rsidRDefault="00D775A0" w:rsidP="00FE52F3">
      <w:r>
        <w:t>Deze radarlussen kunnen gezien worden als verwe</w:t>
      </w:r>
      <w:r w:rsidR="0033250D">
        <w:t>gdetectie. Daarom wordt binnen 8</w:t>
      </w:r>
      <w:r>
        <w:t xml:space="preserve">s (instelbaar) de aanvraag ingetrokken als er geen bezetting is op bijbehorende koplus of drukknop. </w:t>
      </w:r>
    </w:p>
    <w:p w14:paraId="16E8BA2C" w14:textId="7CA7D856" w:rsidR="00D775A0" w:rsidRDefault="00D775A0" w:rsidP="00FE52F3"/>
    <w:p w14:paraId="03261E0A" w14:textId="3A9586EB" w:rsidR="00D775A0" w:rsidRDefault="00D775A0" w:rsidP="00FE52F3"/>
    <w:p w14:paraId="1D541E76" w14:textId="5B355EC9" w:rsidR="00CF1C58" w:rsidRDefault="003C2664" w:rsidP="00FE52F3">
      <w:pPr>
        <w:rPr>
          <w:b/>
          <w:u w:val="single"/>
        </w:rPr>
      </w:pPr>
      <w:r w:rsidRPr="00B43891">
        <w:rPr>
          <w:b/>
          <w:u w:val="single"/>
        </w:rPr>
        <w:t>Filelussen</w:t>
      </w:r>
    </w:p>
    <w:p w14:paraId="60B56A93" w14:textId="4C220FEC" w:rsidR="002C58C6" w:rsidRDefault="002C58C6" w:rsidP="002C58C6">
      <w:r>
        <w:t>DF</w:t>
      </w:r>
      <w:r w:rsidR="00D775A0">
        <w:t>0</w:t>
      </w:r>
      <w:r>
        <w:t>28/</w:t>
      </w:r>
      <w:r w:rsidR="00D775A0">
        <w:t>0</w:t>
      </w:r>
      <w:r>
        <w:t>29</w:t>
      </w:r>
    </w:p>
    <w:p w14:paraId="137917D4" w14:textId="228F4F6B" w:rsidR="002C58C6" w:rsidRDefault="002C58C6" w:rsidP="002C58C6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2793D79D" w14:textId="139E9929" w:rsidR="002C58C6" w:rsidRDefault="002C58C6" w:rsidP="002C58C6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61872D2E" w14:textId="31455C22" w:rsidR="002C58C6" w:rsidRDefault="002C58C6" w:rsidP="002C58C6"/>
    <w:p w14:paraId="226F606C" w14:textId="018F9893" w:rsidR="00234C97" w:rsidRDefault="00234C97" w:rsidP="00234C97">
      <w:r>
        <w:t>DF033/093</w:t>
      </w:r>
      <w:r w:rsidR="00974A73">
        <w:t>/043/053</w:t>
      </w:r>
    </w:p>
    <w:p w14:paraId="25D2C8DB" w14:textId="77777777" w:rsidR="00234C97" w:rsidRDefault="00234C97" w:rsidP="00234C97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22704730" w14:textId="77777777" w:rsidR="00234C97" w:rsidRDefault="00234C97" w:rsidP="00234C97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4DDCE9C8" w14:textId="77777777" w:rsidR="00234C97" w:rsidRDefault="00234C97" w:rsidP="004D1A53"/>
    <w:p w14:paraId="05EAF2D7" w14:textId="4867B6CE" w:rsidR="004D1A53" w:rsidRDefault="004D1A53" w:rsidP="004D1A53">
      <w:r>
        <w:t>DF059</w:t>
      </w:r>
    </w:p>
    <w:p w14:paraId="2172D38F" w14:textId="77777777" w:rsidR="004D1A53" w:rsidRDefault="004D1A53" w:rsidP="004D1A53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4D2AEA4B" w14:textId="77777777" w:rsidR="004D1A53" w:rsidRDefault="004D1A53" w:rsidP="004D1A53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026B14D1" w14:textId="77777777" w:rsidR="004D1A53" w:rsidRDefault="004D1A53" w:rsidP="004D1A53"/>
    <w:p w14:paraId="23424B56" w14:textId="610A5A09" w:rsidR="002C58C6" w:rsidRDefault="002C58C6" w:rsidP="002C58C6">
      <w:r>
        <w:t>DF</w:t>
      </w:r>
      <w:r w:rsidR="00D775A0">
        <w:t>088</w:t>
      </w:r>
      <w:r>
        <w:t>/</w:t>
      </w:r>
      <w:r w:rsidR="00D775A0">
        <w:t>08</w:t>
      </w:r>
      <w:r>
        <w:t>9</w:t>
      </w:r>
    </w:p>
    <w:p w14:paraId="4150EAD9" w14:textId="5C8FE56B" w:rsidR="002C58C6" w:rsidRDefault="002C58C6" w:rsidP="002C58C6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584E610B" w14:textId="77777777" w:rsidR="002C58C6" w:rsidRDefault="002C58C6" w:rsidP="002C58C6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4CEC6096" w14:textId="70694CFB" w:rsidR="002C58C6" w:rsidRDefault="002C58C6" w:rsidP="002C58C6"/>
    <w:p w14:paraId="302B8407" w14:textId="0EF8D710" w:rsidR="00234C97" w:rsidRDefault="00234C97" w:rsidP="00234C97">
      <w:r>
        <w:t>DF119</w:t>
      </w:r>
    </w:p>
    <w:p w14:paraId="1074D3B7" w14:textId="77777777" w:rsidR="00234C97" w:rsidRDefault="00234C97" w:rsidP="00234C97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6CEADEC8" w14:textId="77777777" w:rsidR="00234C97" w:rsidRDefault="00234C97" w:rsidP="00234C97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12BB229C" w14:textId="77777777" w:rsidR="00234C97" w:rsidRDefault="00234C97" w:rsidP="002C58C6"/>
    <w:p w14:paraId="70C88030" w14:textId="2B44DDE6" w:rsidR="00CD70CC" w:rsidRDefault="00CD70CC" w:rsidP="00CD70CC">
      <w:r>
        <w:t>DF821/822</w:t>
      </w:r>
    </w:p>
    <w:p w14:paraId="56EA9444" w14:textId="77777777" w:rsidR="00CD70CC" w:rsidRDefault="00CD70CC" w:rsidP="00CD70CC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0046E506" w14:textId="77777777" w:rsidR="00CD70CC" w:rsidRDefault="00CD70CC" w:rsidP="00CD70CC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5F226E36" w14:textId="77777777" w:rsidR="00CD70CC" w:rsidRDefault="00CD70CC" w:rsidP="002C58C6"/>
    <w:p w14:paraId="60BC1F37" w14:textId="30DB30EA" w:rsidR="00315306" w:rsidRDefault="00315306" w:rsidP="002C58C6">
      <w:r>
        <w:lastRenderedPageBreak/>
        <w:t>via PTP-koppeling (vanaf K30</w:t>
      </w:r>
      <w:r w:rsidR="00761E0B">
        <w:t>3</w:t>
      </w:r>
      <w:r w:rsidR="00CD70CC">
        <w:t>0</w:t>
      </w:r>
      <w:r>
        <w:t>):</w:t>
      </w:r>
    </w:p>
    <w:p w14:paraId="13D8633A" w14:textId="75061159" w:rsidR="00315306" w:rsidRDefault="00315306" w:rsidP="002C58C6">
      <w:r>
        <w:t>DF</w:t>
      </w:r>
      <w:r w:rsidR="004B69DC">
        <w:t>11</w:t>
      </w:r>
      <w:r>
        <w:t>8/</w:t>
      </w:r>
      <w:r w:rsidR="004B69DC">
        <w:t>11</w:t>
      </w:r>
      <w:r w:rsidR="00761E0B">
        <w:t>9</w:t>
      </w:r>
      <w:r>
        <w:t xml:space="preserve"> (naam zelf te kiezen, is 30</w:t>
      </w:r>
      <w:r w:rsidR="00761E0B">
        <w:t>3</w:t>
      </w:r>
      <w:r w:rsidR="004B69DC">
        <w:t>0</w:t>
      </w:r>
      <w:r>
        <w:t>_</w:t>
      </w:r>
      <w:r w:rsidR="004B69DC">
        <w:t>11</w:t>
      </w:r>
      <w:r>
        <w:t>8/</w:t>
      </w:r>
      <w:r w:rsidR="004B69DC">
        <w:t>11</w:t>
      </w:r>
      <w:r>
        <w:t>9 iets?)</w:t>
      </w:r>
    </w:p>
    <w:p w14:paraId="6596A310" w14:textId="77777777" w:rsidR="00315306" w:rsidRDefault="00315306" w:rsidP="00315306">
      <w:pPr>
        <w:pStyle w:val="Lijstalinea"/>
        <w:numPr>
          <w:ilvl w:val="0"/>
          <w:numId w:val="27"/>
        </w:numPr>
      </w:pPr>
      <w:r>
        <w:t>bezettijd=6,0s (komt overeen met rijsnelheid van ongeveer 6,5 km/h)</w:t>
      </w:r>
    </w:p>
    <w:p w14:paraId="5EFA77B3" w14:textId="77777777" w:rsidR="00315306" w:rsidRDefault="00315306" w:rsidP="00315306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72503333" w14:textId="619F2767" w:rsidR="00315306" w:rsidRDefault="00315306" w:rsidP="002C58C6"/>
    <w:p w14:paraId="31B774DC" w14:textId="77777777" w:rsidR="0073147B" w:rsidRDefault="0073147B" w:rsidP="002C58C6"/>
    <w:p w14:paraId="0B0D9982" w14:textId="07EC4534" w:rsidR="00315306" w:rsidRDefault="004937FD" w:rsidP="002C58C6">
      <w:r>
        <w:t xml:space="preserve">Naast reguliere verlenglussen vervullen D11.3 en D11.4 ook de functie van </w:t>
      </w:r>
      <w:proofErr w:type="spellStart"/>
      <w:r>
        <w:t>filelus</w:t>
      </w:r>
      <w:proofErr w:type="spellEnd"/>
      <w:r>
        <w:t>. Daarvoor gelden de volgende instellingen:</w:t>
      </w:r>
    </w:p>
    <w:p w14:paraId="4CF86D80" w14:textId="5C44B2BA" w:rsidR="004937FD" w:rsidRDefault="004937FD" w:rsidP="004937FD">
      <w:pPr>
        <w:pStyle w:val="Lijstalinea"/>
        <w:numPr>
          <w:ilvl w:val="0"/>
          <w:numId w:val="27"/>
        </w:numPr>
      </w:pPr>
      <w:r>
        <w:t>bezettijd=</w:t>
      </w:r>
      <w:r w:rsidR="0073147B">
        <w:t>9</w:t>
      </w:r>
      <w:r>
        <w:t>0,0s (bezettijd moet lang genoeg zijn, ook in reguliere omstandigheden zal hier een bezetting normaal zijn)</w:t>
      </w:r>
    </w:p>
    <w:p w14:paraId="718D96FF" w14:textId="77777777" w:rsidR="004937FD" w:rsidRDefault="004937FD" w:rsidP="004937FD">
      <w:pPr>
        <w:pStyle w:val="Lijstalinea"/>
        <w:numPr>
          <w:ilvl w:val="0"/>
          <w:numId w:val="27"/>
        </w:numPr>
      </w:pPr>
      <w:r>
        <w:t>hiaattijd=2,5s (komt overeen met rijsnelheid van ongeveer 15 km/h)</w:t>
      </w:r>
    </w:p>
    <w:p w14:paraId="27774D87" w14:textId="5EF7F394" w:rsidR="004937FD" w:rsidRDefault="004937FD" w:rsidP="002C58C6"/>
    <w:p w14:paraId="31F61B04" w14:textId="2E1D8642" w:rsidR="0017009A" w:rsidRPr="00FE52F3" w:rsidRDefault="0017009A" w:rsidP="00234688">
      <w:pPr>
        <w:pStyle w:val="Kop1"/>
      </w:pPr>
      <w:bookmarkStart w:id="48" w:name="_Toc531189418"/>
      <w:r>
        <w:lastRenderedPageBreak/>
        <w:t>Prioriteren</w:t>
      </w:r>
      <w:bookmarkEnd w:id="48"/>
    </w:p>
    <w:p w14:paraId="4977285E" w14:textId="07E1D2ED" w:rsidR="006453FE" w:rsidRDefault="00397221" w:rsidP="0017009A">
      <w:pPr>
        <w:pStyle w:val="Kop2"/>
      </w:pPr>
      <w:bookmarkStart w:id="49" w:name="_Toc531189419"/>
      <w:r>
        <w:t>OV- en HD-</w:t>
      </w:r>
      <w:r w:rsidR="006453FE">
        <w:t>ingrepen</w:t>
      </w:r>
      <w:bookmarkEnd w:id="49"/>
    </w:p>
    <w:p w14:paraId="7B5475A9" w14:textId="64A7A55B" w:rsidR="0079490E" w:rsidRDefault="0079490E" w:rsidP="0079490E">
      <w:r>
        <w:t xml:space="preserve">Voor OV- en </w:t>
      </w:r>
      <w:r w:rsidR="00397221">
        <w:t>HD-</w:t>
      </w:r>
      <w:r>
        <w:t>ingrepen geld</w:t>
      </w:r>
      <w:r w:rsidR="001270EE">
        <w:t>en</w:t>
      </w:r>
      <w:r>
        <w:t xml:space="preserve"> de </w:t>
      </w:r>
      <w:proofErr w:type="spellStart"/>
      <w:r>
        <w:t>default</w:t>
      </w:r>
      <w:r w:rsidR="001270EE">
        <w:t>instellingen</w:t>
      </w:r>
      <w:proofErr w:type="spellEnd"/>
      <w:r>
        <w:t>.</w:t>
      </w:r>
    </w:p>
    <w:p w14:paraId="7232DA97" w14:textId="77777777" w:rsidR="002115A7" w:rsidRDefault="002115A7" w:rsidP="0079490E"/>
    <w:p w14:paraId="23F8B8FC" w14:textId="0BD02691" w:rsidR="002115A7" w:rsidRDefault="002115A7" w:rsidP="0079490E">
      <w:r>
        <w:t xml:space="preserve">Voor OV-ingrepen geldt dat deze alleen mogen plaatsvinden </w:t>
      </w:r>
      <w:r w:rsidR="00077223">
        <w:t xml:space="preserve">als er geen </w:t>
      </w:r>
      <w:r w:rsidR="004F25BB">
        <w:t>rood</w:t>
      </w:r>
      <w:r w:rsidR="00077223">
        <w:t>tijden</w:t>
      </w:r>
      <w:r w:rsidR="004F25BB">
        <w:t xml:space="preserve"> (met aanvraag)</w:t>
      </w:r>
      <w:r w:rsidR="00077223">
        <w:t xml:space="preserve"> </w:t>
      </w:r>
      <w:r w:rsidR="004F25BB">
        <w:t>&gt;1</w:t>
      </w:r>
      <w:r>
        <w:t>20s</w:t>
      </w:r>
      <w:r w:rsidR="004F25BB">
        <w:t xml:space="preserve"> zijn. </w:t>
      </w:r>
    </w:p>
    <w:p w14:paraId="17DD6534" w14:textId="5BC1073D" w:rsidR="0017009A" w:rsidRDefault="0017009A" w:rsidP="0017009A">
      <w:pPr>
        <w:pStyle w:val="Kop2"/>
      </w:pPr>
      <w:bookmarkStart w:id="50" w:name="_Toc531189420"/>
      <w:r>
        <w:t xml:space="preserve">Fietspelotons </w:t>
      </w:r>
      <w:r w:rsidR="007C4719">
        <w:t>(FCD)</w:t>
      </w:r>
      <w:bookmarkEnd w:id="50"/>
    </w:p>
    <w:p w14:paraId="708C00A2" w14:textId="4F8F7D46" w:rsidR="00761E0B" w:rsidRPr="001530EA" w:rsidRDefault="00761E0B" w:rsidP="00761E0B">
      <w:r>
        <w:t xml:space="preserve">Op alle richtingen aanwezig. Deze zijn schakelbaar aan/uit te zetten. Standaard staan ze alle uit. </w:t>
      </w:r>
    </w:p>
    <w:p w14:paraId="0AD3763A" w14:textId="368F1161" w:rsidR="0017009A" w:rsidRDefault="0017009A" w:rsidP="0017009A">
      <w:pPr>
        <w:pStyle w:val="Kop2"/>
      </w:pPr>
      <w:bookmarkStart w:id="51" w:name="_Toc531189421"/>
      <w:r>
        <w:t>Autopelotons</w:t>
      </w:r>
      <w:r w:rsidR="00AA7E2D">
        <w:t xml:space="preserve"> </w:t>
      </w:r>
      <w:r w:rsidR="007C4719">
        <w:t>(FCD)</w:t>
      </w:r>
      <w:bookmarkEnd w:id="51"/>
    </w:p>
    <w:p w14:paraId="6D6B32BC" w14:textId="3077EA5A" w:rsidR="00CF75D0" w:rsidRDefault="00334059" w:rsidP="001530EA">
      <w:r>
        <w:t xml:space="preserve">Op </w:t>
      </w:r>
      <w:r w:rsidR="00E16088">
        <w:t>alle autorichtingen</w:t>
      </w:r>
      <w:r w:rsidR="00CF75D0">
        <w:t>.</w:t>
      </w:r>
      <w:r w:rsidR="00CF75D0" w:rsidRPr="00CF75D0">
        <w:t xml:space="preserve"> </w:t>
      </w:r>
      <w:r w:rsidR="00CF75D0">
        <w:t xml:space="preserve">Deze zijn schakelbaar aan/uit te zetten. </w:t>
      </w:r>
      <w:r w:rsidR="004F25BB">
        <w:t>Standaard staan ze alle uit.</w:t>
      </w:r>
      <w:r w:rsidR="00E16088">
        <w:t xml:space="preserve"> </w:t>
      </w:r>
    </w:p>
    <w:p w14:paraId="448641D2" w14:textId="77777777" w:rsidR="0017009A" w:rsidRDefault="0017009A" w:rsidP="0017009A">
      <w:pPr>
        <w:pStyle w:val="Kop2"/>
      </w:pPr>
      <w:bookmarkStart w:id="52" w:name="_Toc531189422"/>
      <w:r>
        <w:t>Vrachtwagenpelotons</w:t>
      </w:r>
      <w:bookmarkEnd w:id="52"/>
      <w:r w:rsidR="00AA7E2D">
        <w:t xml:space="preserve"> </w:t>
      </w:r>
    </w:p>
    <w:p w14:paraId="6D97E1F0" w14:textId="77777777" w:rsidR="001530EA" w:rsidRPr="001530EA" w:rsidRDefault="001530EA" w:rsidP="001530EA">
      <w:r>
        <w:t xml:space="preserve">Niet van toepassing. </w:t>
      </w:r>
    </w:p>
    <w:p w14:paraId="76C3AD6B" w14:textId="77777777" w:rsidR="0017009A" w:rsidRDefault="0017009A" w:rsidP="0017009A">
      <w:pPr>
        <w:pStyle w:val="Kop2"/>
      </w:pPr>
      <w:bookmarkStart w:id="53" w:name="_Toc531189423"/>
      <w:r>
        <w:t>Gevaarlijke stoffen</w:t>
      </w:r>
      <w:bookmarkEnd w:id="53"/>
      <w:r w:rsidR="00AA7E2D">
        <w:t xml:space="preserve"> </w:t>
      </w:r>
    </w:p>
    <w:p w14:paraId="4BE0DE2D" w14:textId="6FB5F046" w:rsidR="001530EA" w:rsidRDefault="001530EA" w:rsidP="001530EA">
      <w:r>
        <w:t xml:space="preserve">Niet van toepassing. </w:t>
      </w:r>
    </w:p>
    <w:p w14:paraId="46C967B8" w14:textId="77777777" w:rsidR="00066219" w:rsidRDefault="00066219" w:rsidP="001530EA"/>
    <w:p w14:paraId="10F05D08" w14:textId="77777777" w:rsidR="006453FE" w:rsidRDefault="008603A3" w:rsidP="006453FE">
      <w:pPr>
        <w:pStyle w:val="Kop1"/>
      </w:pPr>
      <w:bookmarkStart w:id="54" w:name="_Ref516836987"/>
      <w:bookmarkStart w:id="55" w:name="_Ref516836995"/>
      <w:bookmarkStart w:id="56" w:name="_Toc531189424"/>
      <w:r>
        <w:lastRenderedPageBreak/>
        <w:t>Klokperioden</w:t>
      </w:r>
      <w:bookmarkEnd w:id="54"/>
      <w:bookmarkEnd w:id="55"/>
      <w:bookmarkEnd w:id="56"/>
    </w:p>
    <w:p w14:paraId="702DC5C8" w14:textId="77777777" w:rsidR="009D4770" w:rsidRDefault="00F82AF5" w:rsidP="00F82AF5">
      <w:r>
        <w:t>Qua klokperioden gelden de volgende afwijkingen:</w:t>
      </w:r>
    </w:p>
    <w:p w14:paraId="27098D9B" w14:textId="77777777" w:rsidR="00CF75D0" w:rsidRDefault="00CF75D0" w:rsidP="00F82AF5">
      <w:proofErr w:type="spellStart"/>
      <w:r>
        <w:t>Kp</w:t>
      </w:r>
      <w:proofErr w:type="spellEnd"/>
      <w:r>
        <w:t xml:space="preserve"> FLX1</w:t>
      </w:r>
      <w:r w:rsidR="009D4770">
        <w:t xml:space="preserve"> is altijd uit</w:t>
      </w:r>
    </w:p>
    <w:p w14:paraId="348A4834" w14:textId="77777777" w:rsidR="009D4770" w:rsidRDefault="009D4770" w:rsidP="00F82AF5">
      <w:proofErr w:type="spellStart"/>
      <w:r>
        <w:t>Kp</w:t>
      </w:r>
      <w:proofErr w:type="spellEnd"/>
      <w:r>
        <w:t xml:space="preserve"> HS1 is </w:t>
      </w:r>
      <w:r w:rsidR="00915607">
        <w:t xml:space="preserve">-naar ik vermoed- </w:t>
      </w:r>
      <w:r>
        <w:t>niet relevant</w:t>
      </w:r>
      <w:r w:rsidR="0076452C">
        <w:t xml:space="preserve"> </w:t>
      </w:r>
      <w:r w:rsidR="00915607">
        <w:t>omdat er alleen Toptrac is (geen</w:t>
      </w:r>
      <w:r w:rsidR="0076452C">
        <w:t xml:space="preserve"> regulier halfstar programma</w:t>
      </w:r>
      <w:r w:rsidR="00915607">
        <w:t>). Deze is dus a</w:t>
      </w:r>
      <w:r w:rsidR="0076452C">
        <w:t>ltijd aan</w:t>
      </w:r>
      <w:r w:rsidR="00915607">
        <w:t>.</w:t>
      </w:r>
    </w:p>
    <w:p w14:paraId="3800C503" w14:textId="77777777" w:rsidR="009D4770" w:rsidRDefault="009D4770" w:rsidP="00F82AF5">
      <w:proofErr w:type="spellStart"/>
      <w:r>
        <w:t>Kp</w:t>
      </w:r>
      <w:proofErr w:type="spellEnd"/>
      <w:r>
        <w:t xml:space="preserve"> TTT1 Is altijd aan</w:t>
      </w:r>
    </w:p>
    <w:p w14:paraId="1092E0EE" w14:textId="77777777" w:rsidR="009D4770" w:rsidRDefault="009D4770" w:rsidP="00F82AF5"/>
    <w:p w14:paraId="6DCBBFF5" w14:textId="0D2AD852" w:rsidR="009D4770" w:rsidRDefault="009D4770" w:rsidP="00F82AF5">
      <w:r>
        <w:t xml:space="preserve">De klokperiode voor </w:t>
      </w:r>
      <w:proofErr w:type="spellStart"/>
      <w:r w:rsidR="005B6335">
        <w:t>Toptrac</w:t>
      </w:r>
      <w:r>
        <w:t>Flex</w:t>
      </w:r>
      <w:proofErr w:type="spellEnd"/>
      <w:r>
        <w:t xml:space="preserve"> is altijd</w:t>
      </w:r>
      <w:r w:rsidR="0076452C">
        <w:t xml:space="preserve"> aan. Net zoals bij </w:t>
      </w:r>
      <w:proofErr w:type="spellStart"/>
      <w:r w:rsidR="0076452C">
        <w:t>FLXx</w:t>
      </w:r>
      <w:proofErr w:type="spellEnd"/>
      <w:r w:rsidR="0076452C">
        <w:t xml:space="preserve">, </w:t>
      </w:r>
      <w:proofErr w:type="spellStart"/>
      <w:r w:rsidR="0076452C">
        <w:t>HSx</w:t>
      </w:r>
      <w:proofErr w:type="spellEnd"/>
      <w:r w:rsidR="0076452C">
        <w:t xml:space="preserve"> en </w:t>
      </w:r>
      <w:proofErr w:type="spellStart"/>
      <w:r w:rsidR="0076452C">
        <w:t>TTTx</w:t>
      </w:r>
      <w:proofErr w:type="spellEnd"/>
      <w:r w:rsidR="0076452C">
        <w:t xml:space="preserve"> 3 apart instelbare klokperiodes. </w:t>
      </w:r>
    </w:p>
    <w:p w14:paraId="64CC49FA" w14:textId="03A9BD05" w:rsidR="00E16088" w:rsidRPr="00F82AF5" w:rsidRDefault="00E16088" w:rsidP="00F82AF5"/>
    <w:p w14:paraId="3C900E5E" w14:textId="77777777" w:rsidR="008603A3" w:rsidRDefault="008603A3" w:rsidP="008603A3">
      <w:pPr>
        <w:pStyle w:val="Kop1"/>
      </w:pPr>
      <w:bookmarkStart w:id="57" w:name="_Toc531189425"/>
      <w:r>
        <w:lastRenderedPageBreak/>
        <w:t>Specials</w:t>
      </w:r>
      <w:bookmarkEnd w:id="57"/>
    </w:p>
    <w:p w14:paraId="7D84096E" w14:textId="77777777" w:rsidR="00D130FA" w:rsidRDefault="00D130FA">
      <w:pPr>
        <w:spacing w:line="240" w:lineRule="auto"/>
      </w:pPr>
      <w:r>
        <w:t>De volgende specials zijn van toepassing:</w:t>
      </w:r>
    </w:p>
    <w:p w14:paraId="18C16CB3" w14:textId="77777777" w:rsidR="00B36326" w:rsidRDefault="00B36326" w:rsidP="00B36326">
      <w:pPr>
        <w:pStyle w:val="Kop2"/>
      </w:pPr>
      <w:bookmarkStart w:id="58" w:name="_Toc531189426"/>
      <w:r>
        <w:t>Seriële koppeling</w:t>
      </w:r>
      <w:bookmarkEnd w:id="58"/>
    </w:p>
    <w:p w14:paraId="723EB1AB" w14:textId="77777777" w:rsidR="003B4D8D" w:rsidRDefault="003B4D8D" w:rsidP="00F14BA9">
      <w:pPr>
        <w:spacing w:line="240" w:lineRule="auto"/>
        <w:rPr>
          <w:b/>
          <w:u w:val="single"/>
        </w:rPr>
      </w:pPr>
    </w:p>
    <w:p w14:paraId="2102FCFA" w14:textId="16AE06FD" w:rsidR="003E6916" w:rsidRPr="003E6916" w:rsidRDefault="00FD4323" w:rsidP="00F14BA9">
      <w:pPr>
        <w:spacing w:line="240" w:lineRule="auto"/>
        <w:rPr>
          <w:b/>
          <w:u w:val="single"/>
        </w:rPr>
      </w:pPr>
      <w:r>
        <w:rPr>
          <w:b/>
          <w:u w:val="single"/>
        </w:rPr>
        <w:t>ALM-3</w:t>
      </w:r>
      <w:r w:rsidR="003E6916" w:rsidRPr="003E6916">
        <w:rPr>
          <w:b/>
          <w:u w:val="single"/>
        </w:rPr>
        <w:t>0</w:t>
      </w:r>
      <w:r w:rsidR="00BB5831">
        <w:rPr>
          <w:b/>
          <w:u w:val="single"/>
        </w:rPr>
        <w:t>29</w:t>
      </w:r>
      <w:r w:rsidR="003E6916" w:rsidRPr="003E6916">
        <w:rPr>
          <w:b/>
          <w:u w:val="single"/>
        </w:rPr>
        <w:t xml:space="preserve"> - iVRI-ID 792</w:t>
      </w:r>
      <w:r>
        <w:rPr>
          <w:b/>
          <w:u w:val="single"/>
        </w:rPr>
        <w:t>2</w:t>
      </w:r>
      <w:r w:rsidR="003E6916" w:rsidRPr="003E6916">
        <w:rPr>
          <w:b/>
          <w:u w:val="single"/>
        </w:rPr>
        <w:t>-</w:t>
      </w:r>
      <w:r w:rsidR="00BB5831">
        <w:rPr>
          <w:b/>
          <w:u w:val="single"/>
        </w:rPr>
        <w:t>????</w:t>
      </w:r>
    </w:p>
    <w:p w14:paraId="16A96D74" w14:textId="79F54596" w:rsidR="003E6916" w:rsidRDefault="003E6916" w:rsidP="003E6916">
      <w:pPr>
        <w:spacing w:line="240" w:lineRule="auto"/>
      </w:pPr>
      <w:r>
        <w:t>Er is een seriële verbinding (op IP-basis) van PTP naar K</w:t>
      </w:r>
      <w:r w:rsidR="000951BE">
        <w:t>3</w:t>
      </w:r>
      <w:r w:rsidR="006D1A9A">
        <w:t>0</w:t>
      </w:r>
      <w:r w:rsidR="00BB5831">
        <w:t>29.</w:t>
      </w:r>
      <w:r>
        <w:t xml:space="preserve"> Hierover worden -naast de BRIK-koppelingen- de volgende zaken doorgegeven.</w:t>
      </w:r>
    </w:p>
    <w:p w14:paraId="7CD8B355" w14:textId="77777777" w:rsidR="003E6916" w:rsidRDefault="003E6916" w:rsidP="003E6916">
      <w:pPr>
        <w:spacing w:line="240" w:lineRule="auto"/>
      </w:pPr>
    </w:p>
    <w:p w14:paraId="702FA519" w14:textId="77777777" w:rsidR="006D1A9A" w:rsidRDefault="006D1A9A" w:rsidP="006D1A9A">
      <w:pPr>
        <w:spacing w:line="240" w:lineRule="auto"/>
      </w:pPr>
      <w:r>
        <w:t>Inkomend:</w:t>
      </w:r>
    </w:p>
    <w:p w14:paraId="5CC745C2" w14:textId="4CC21CE6" w:rsidR="006D1A9A" w:rsidRDefault="00BB5831" w:rsidP="006D1A9A">
      <w:pPr>
        <w:pStyle w:val="Lijstalinea"/>
        <w:numPr>
          <w:ilvl w:val="0"/>
          <w:numId w:val="22"/>
        </w:numPr>
        <w:spacing w:line="240" w:lineRule="auto"/>
      </w:pPr>
      <w:r>
        <w:t>[geen]</w:t>
      </w:r>
      <w:r w:rsidR="006D1A9A">
        <w:br/>
      </w:r>
    </w:p>
    <w:p w14:paraId="3E37F7DB" w14:textId="77777777" w:rsidR="006D1A9A" w:rsidRDefault="006D1A9A" w:rsidP="006D1A9A">
      <w:pPr>
        <w:spacing w:line="240" w:lineRule="auto"/>
      </w:pPr>
      <w:r>
        <w:t>Uitgaand:</w:t>
      </w:r>
    </w:p>
    <w:p w14:paraId="042C6A13" w14:textId="5F1C165E" w:rsidR="006D1A9A" w:rsidRPr="006D1A9A" w:rsidRDefault="00BB5831" w:rsidP="006D1A9A">
      <w:pPr>
        <w:pStyle w:val="Lijstalinea"/>
        <w:numPr>
          <w:ilvl w:val="0"/>
          <w:numId w:val="33"/>
        </w:numPr>
        <w:spacing w:line="240" w:lineRule="auto"/>
      </w:pPr>
      <w:r>
        <w:t>[geen]</w:t>
      </w:r>
    </w:p>
    <w:p w14:paraId="00818AB5" w14:textId="35B49AB2" w:rsidR="003E6916" w:rsidRDefault="003E6916" w:rsidP="003E6916">
      <w:pPr>
        <w:spacing w:line="240" w:lineRule="auto"/>
      </w:pPr>
    </w:p>
    <w:p w14:paraId="5C8878C3" w14:textId="70392C4F" w:rsidR="00FD4323" w:rsidRPr="003E6916" w:rsidRDefault="00FD4323" w:rsidP="00FD4323">
      <w:pPr>
        <w:spacing w:line="240" w:lineRule="auto"/>
        <w:rPr>
          <w:b/>
          <w:u w:val="single"/>
        </w:rPr>
      </w:pPr>
      <w:r>
        <w:rPr>
          <w:b/>
          <w:u w:val="single"/>
        </w:rPr>
        <w:t>ALM-3</w:t>
      </w:r>
      <w:r w:rsidRPr="003E6916">
        <w:rPr>
          <w:b/>
          <w:u w:val="single"/>
        </w:rPr>
        <w:t>0</w:t>
      </w:r>
      <w:r w:rsidR="006D1A9A">
        <w:rPr>
          <w:b/>
          <w:u w:val="single"/>
        </w:rPr>
        <w:t>3</w:t>
      </w:r>
      <w:r w:rsidR="00BB5831">
        <w:rPr>
          <w:b/>
          <w:u w:val="single"/>
        </w:rPr>
        <w:t>0</w:t>
      </w:r>
      <w:r w:rsidRPr="003E6916">
        <w:rPr>
          <w:b/>
          <w:u w:val="single"/>
        </w:rPr>
        <w:t xml:space="preserve"> - iVRI-ID 792</w:t>
      </w:r>
      <w:r>
        <w:rPr>
          <w:b/>
          <w:u w:val="single"/>
        </w:rPr>
        <w:t>2</w:t>
      </w:r>
      <w:r w:rsidRPr="003E6916">
        <w:rPr>
          <w:b/>
          <w:u w:val="single"/>
        </w:rPr>
        <w:t>-</w:t>
      </w:r>
      <w:r w:rsidR="00BB5831">
        <w:rPr>
          <w:b/>
          <w:u w:val="single"/>
        </w:rPr>
        <w:t>????</w:t>
      </w:r>
    </w:p>
    <w:p w14:paraId="663C704E" w14:textId="1AFFBCAC" w:rsidR="003E6916" w:rsidRDefault="003E6916" w:rsidP="003E6916">
      <w:pPr>
        <w:spacing w:line="240" w:lineRule="auto"/>
      </w:pPr>
      <w:r>
        <w:t>Er is een seriële verbinding (op IP-basis) van PTP naar K</w:t>
      </w:r>
      <w:r w:rsidR="00FD4323">
        <w:t>30</w:t>
      </w:r>
      <w:r w:rsidR="006D1A9A">
        <w:t>3</w:t>
      </w:r>
      <w:r w:rsidR="00BB5831">
        <w:t>0</w:t>
      </w:r>
      <w:r>
        <w:t>. Hierover worden -naast de BRIK-koppelingen- de volgende zaken doorgegeven.</w:t>
      </w:r>
    </w:p>
    <w:p w14:paraId="37AD55E6" w14:textId="77777777" w:rsidR="003E6916" w:rsidRDefault="003E6916" w:rsidP="003E6916">
      <w:pPr>
        <w:spacing w:line="240" w:lineRule="auto"/>
      </w:pPr>
    </w:p>
    <w:p w14:paraId="0FC5322C" w14:textId="77777777" w:rsidR="003E6916" w:rsidRDefault="003E6916" w:rsidP="003E6916">
      <w:pPr>
        <w:spacing w:line="240" w:lineRule="auto"/>
      </w:pPr>
      <w:r>
        <w:t>Inkomend:</w:t>
      </w:r>
    </w:p>
    <w:p w14:paraId="4EE2AFAB" w14:textId="6AD5A741" w:rsidR="00315306" w:rsidRDefault="007F6C10" w:rsidP="006D1A9A">
      <w:pPr>
        <w:pStyle w:val="Lijstalinea"/>
        <w:numPr>
          <w:ilvl w:val="0"/>
          <w:numId w:val="34"/>
        </w:numPr>
        <w:spacing w:line="240" w:lineRule="auto"/>
      </w:pPr>
      <w:r>
        <w:t>Is DF</w:t>
      </w:r>
      <w:r w:rsidR="00C447CE">
        <w:t>11</w:t>
      </w:r>
      <w:r>
        <w:t>8</w:t>
      </w:r>
    </w:p>
    <w:p w14:paraId="4B79C42F" w14:textId="3BDAD273" w:rsidR="007F6C10" w:rsidRDefault="007F6C10" w:rsidP="006D1A9A">
      <w:pPr>
        <w:pStyle w:val="Lijstalinea"/>
        <w:numPr>
          <w:ilvl w:val="0"/>
          <w:numId w:val="34"/>
        </w:numPr>
        <w:spacing w:line="240" w:lineRule="auto"/>
      </w:pPr>
      <w:r>
        <w:t>Is DF</w:t>
      </w:r>
      <w:r w:rsidR="00C447CE">
        <w:t>11</w:t>
      </w:r>
      <w:r>
        <w:t>9</w:t>
      </w:r>
    </w:p>
    <w:p w14:paraId="3AD6900C" w14:textId="77777777" w:rsidR="003E6916" w:rsidRDefault="003E6916" w:rsidP="003E6916">
      <w:pPr>
        <w:spacing w:line="240" w:lineRule="auto"/>
      </w:pPr>
    </w:p>
    <w:p w14:paraId="5460FFCA" w14:textId="77777777" w:rsidR="003E6916" w:rsidRDefault="003E6916" w:rsidP="003E6916">
      <w:pPr>
        <w:spacing w:line="240" w:lineRule="auto"/>
      </w:pPr>
      <w:r>
        <w:t>Uitgaand:</w:t>
      </w:r>
    </w:p>
    <w:p w14:paraId="341C6BE1" w14:textId="43707BE4" w:rsidR="007F6C10" w:rsidRDefault="007F6C10" w:rsidP="003E6916">
      <w:pPr>
        <w:pStyle w:val="Lijstalinea"/>
        <w:numPr>
          <w:ilvl w:val="0"/>
          <w:numId w:val="23"/>
        </w:numPr>
        <w:spacing w:line="240" w:lineRule="auto"/>
        <w:rPr>
          <w:lang w:val="en-US"/>
        </w:rPr>
      </w:pPr>
      <w:r>
        <w:rPr>
          <w:lang w:val="en-US"/>
        </w:rPr>
        <w:t>Is DF0</w:t>
      </w:r>
      <w:r w:rsidR="003639F3">
        <w:rPr>
          <w:lang w:val="en-US"/>
        </w:rPr>
        <w:t>2</w:t>
      </w:r>
      <w:r>
        <w:rPr>
          <w:lang w:val="en-US"/>
        </w:rPr>
        <w:t>8</w:t>
      </w:r>
    </w:p>
    <w:p w14:paraId="2CE92020" w14:textId="364C1751" w:rsidR="007F6C10" w:rsidRDefault="007F6C10" w:rsidP="003E6916">
      <w:pPr>
        <w:pStyle w:val="Lijstalinea"/>
        <w:numPr>
          <w:ilvl w:val="0"/>
          <w:numId w:val="23"/>
        </w:numPr>
        <w:spacing w:line="240" w:lineRule="auto"/>
        <w:rPr>
          <w:lang w:val="en-US"/>
        </w:rPr>
      </w:pPr>
      <w:r>
        <w:rPr>
          <w:lang w:val="en-US"/>
        </w:rPr>
        <w:t>Is DF0</w:t>
      </w:r>
      <w:r w:rsidR="003639F3">
        <w:rPr>
          <w:lang w:val="en-US"/>
        </w:rPr>
        <w:t>2</w:t>
      </w:r>
      <w:r>
        <w:rPr>
          <w:lang w:val="en-US"/>
        </w:rPr>
        <w:t>9</w:t>
      </w:r>
    </w:p>
    <w:p w14:paraId="03115731" w14:textId="4EA0AFEA" w:rsidR="007315B9" w:rsidRDefault="007315B9" w:rsidP="007315B9">
      <w:pPr>
        <w:pStyle w:val="Kop2"/>
      </w:pPr>
      <w:bookmarkStart w:id="59" w:name="_Toc531189427"/>
      <w:r>
        <w:t>File stroomafwaarts</w:t>
      </w:r>
      <w:bookmarkEnd w:id="59"/>
    </w:p>
    <w:p w14:paraId="5219E542" w14:textId="77777777" w:rsidR="00315306" w:rsidRDefault="00315306" w:rsidP="007315B9">
      <w:r>
        <w:t xml:space="preserve">Alle </w:t>
      </w:r>
      <w:proofErr w:type="spellStart"/>
      <w:r>
        <w:t>filestroomafwaarts</w:t>
      </w:r>
      <w:proofErr w:type="spellEnd"/>
      <w:r>
        <w:t xml:space="preserve"> ingrepen zijn volgens de Vialis-standaard. </w:t>
      </w:r>
    </w:p>
    <w:p w14:paraId="60DC90C1" w14:textId="55E6D364" w:rsidR="007315B9" w:rsidRDefault="00EB49F4" w:rsidP="007315B9">
      <w:r>
        <w:t>Indien op filemeetpunt DF028 en/of DF0</w:t>
      </w:r>
      <w:r w:rsidR="007315B9">
        <w:t>29 file is geconstateerd, dan wordt een file stroomafwaarts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7315B9" w:rsidRPr="00503CB0" w14:paraId="4FC62E20" w14:textId="77777777" w:rsidTr="000B5491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82B07E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97C7C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E9690D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006EA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7315B9" w:rsidRPr="00503CB0" w14:paraId="26382E71" w14:textId="77777777" w:rsidTr="000B5491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469C8" w14:textId="77777777" w:rsidR="007315B9" w:rsidRPr="00503CB0" w:rsidRDefault="007315B9" w:rsidP="000B5491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BABD33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9396C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1CDF1E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A8578C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333A93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5AF364" w14:textId="77777777" w:rsidR="007315B9" w:rsidRPr="00503CB0" w:rsidRDefault="007315B9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7315B9" w:rsidRPr="00503CB0" w14:paraId="7E112353" w14:textId="77777777" w:rsidTr="000B54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545A5E85" w14:textId="28B81B72" w:rsidR="007315B9" w:rsidRPr="00503CB0" w:rsidRDefault="007315B9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9E8FA5F" w14:textId="6AAC14F6" w:rsidR="007315B9" w:rsidRPr="00503CB0" w:rsidRDefault="007315B9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9D9D11F" w14:textId="7384DC28" w:rsidR="007315B9" w:rsidRPr="00503CB0" w:rsidRDefault="00EB49F4" w:rsidP="000B5491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4387E75" w14:textId="2614AF10" w:rsidR="007315B9" w:rsidRPr="00503CB0" w:rsidRDefault="007315B9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</w:t>
            </w:r>
            <w:r w:rsidR="0031530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58336E" w14:textId="3D259A90" w:rsidR="007315B9" w:rsidRPr="00503CB0" w:rsidRDefault="001B74AB" w:rsidP="000B5491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</w:t>
            </w:r>
            <w:r w:rsidR="00EB49F4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0B9F680" w14:textId="0D3956D8" w:rsidR="007315B9" w:rsidRPr="00503CB0" w:rsidRDefault="007315B9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</w:t>
            </w:r>
            <w:r w:rsidR="0031530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93269C9" w14:textId="7B076A4F" w:rsidR="007315B9" w:rsidRPr="00503CB0" w:rsidRDefault="00EB49F4" w:rsidP="000B5491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="007315B9"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EB49F4" w:rsidRPr="00503CB0" w14:paraId="6A158D74" w14:textId="77777777" w:rsidTr="000B54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852926" w14:textId="0C728371" w:rsidR="00EB49F4" w:rsidRDefault="00EB49F4" w:rsidP="00EB49F4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3639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889CB3" w14:textId="6A0F1083" w:rsidR="00EB49F4" w:rsidRPr="00503CB0" w:rsidRDefault="00EB49F4" w:rsidP="00EB49F4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</w:t>
            </w:r>
            <w:r w:rsidR="003639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F06FA6" w14:textId="28B93BDA" w:rsidR="00EB49F4" w:rsidRPr="00503CB0" w:rsidRDefault="00EB49F4" w:rsidP="00EB49F4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F7E715" w14:textId="20D77E35" w:rsidR="00EB49F4" w:rsidRPr="00503CB0" w:rsidRDefault="00EB49F4" w:rsidP="00EB49F4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</w:t>
            </w:r>
            <w:r w:rsidR="003639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68D7CF" w14:textId="3B68E923" w:rsidR="00EB49F4" w:rsidRPr="00503CB0" w:rsidRDefault="001B74AB" w:rsidP="00EB49F4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</w:t>
            </w:r>
            <w:r w:rsidR="00EB49F4"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2C0F78" w14:textId="0533B563" w:rsidR="00EB49F4" w:rsidRPr="00503CB0" w:rsidRDefault="00EB49F4" w:rsidP="00EB49F4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</w:t>
            </w:r>
            <w:r w:rsidR="001B74A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5A3E51" w14:textId="73DD7319" w:rsidR="00EB49F4" w:rsidRPr="00503CB0" w:rsidRDefault="00EB49F4" w:rsidP="00EB49F4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</w:tbl>
    <w:p w14:paraId="08406D8A" w14:textId="77777777" w:rsidR="007315B9" w:rsidRPr="00503CB0" w:rsidRDefault="007315B9" w:rsidP="007315B9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6639CD11" w14:textId="6D68068E" w:rsidR="007315B9" w:rsidRDefault="007315B9" w:rsidP="007315B9"/>
    <w:p w14:paraId="53B27A80" w14:textId="77777777" w:rsidR="008810DC" w:rsidRDefault="008810DC">
      <w:pPr>
        <w:spacing w:line="240" w:lineRule="auto"/>
      </w:pPr>
      <w:r>
        <w:br w:type="page"/>
      </w:r>
    </w:p>
    <w:p w14:paraId="0AD884D0" w14:textId="767077D7" w:rsidR="00EB49F4" w:rsidRDefault="00EB49F4" w:rsidP="00EB49F4">
      <w:r>
        <w:lastRenderedPageBreak/>
        <w:t>Indien op filemeetpunt DF088 en/of DF089 file is geconstateerd, dan wordt een file stroomafwaarts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EB49F4" w:rsidRPr="00503CB0" w14:paraId="509E9C5E" w14:textId="77777777" w:rsidTr="00E84AEA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BDDE7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CC58D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A39BDF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9F9832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EB49F4" w:rsidRPr="00503CB0" w14:paraId="5F49CF82" w14:textId="77777777" w:rsidTr="00E84AEA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192B2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C59A9E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C9853A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08D624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0BF547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CD623C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3E6F89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EB49F4" w:rsidRPr="00503CB0" w14:paraId="723B1440" w14:textId="77777777" w:rsidTr="00E84A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2DAA8811" w14:textId="41B60BB2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232C5DA" w14:textId="28BA6F01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0DCEF38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D22BEF" w14:textId="3FBAFE04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7EC52A8" w14:textId="42C4BCF4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 w:rsidR="001B74A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2BC0E9" w14:textId="2E06CD5A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94883C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EB49F4" w:rsidRPr="00503CB0" w14:paraId="03EFA55B" w14:textId="77777777" w:rsidTr="00E84A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84CCC4" w14:textId="43647CC9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B05C3D" w14:textId="489C8016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CF4C40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AD2704" w14:textId="7DB1E328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BE905C" w14:textId="1091C34C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2878DD">
              <w:rPr>
                <w:rFonts w:cs="Arial"/>
                <w:sz w:val="16"/>
                <w:szCs w:val="16"/>
              </w:rPr>
              <w:t>3</w:t>
            </w:r>
            <w:r w:rsidR="001B74AB">
              <w:rPr>
                <w:rFonts w:cs="Arial"/>
                <w:sz w:val="16"/>
                <w:szCs w:val="16"/>
              </w:rPr>
              <w:t>0</w:t>
            </w:r>
            <w:r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B4CCFA" w14:textId="1E2BC269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284518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  <w:tr w:rsidR="00EB49F4" w:rsidRPr="00503CB0" w14:paraId="01FA27C1" w14:textId="77777777" w:rsidTr="00E84A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A73C4C" w14:textId="5EF076AD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1B74A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C0F7D6" w14:textId="552CE9E0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FILE1</w:t>
            </w:r>
            <w:r w:rsidR="001B74A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F0D0D6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88AAF1" w14:textId="412C9C59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1</w:t>
            </w:r>
            <w:r w:rsidR="001B74A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128325" w14:textId="42FDE83E" w:rsidR="00EB49F4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2878DD">
              <w:rPr>
                <w:rFonts w:cs="Arial"/>
                <w:sz w:val="16"/>
                <w:szCs w:val="16"/>
              </w:rPr>
              <w:t>3</w:t>
            </w:r>
            <w:r w:rsidR="001B74AB">
              <w:rPr>
                <w:rFonts w:cs="Arial"/>
                <w:sz w:val="16"/>
                <w:szCs w:val="16"/>
              </w:rPr>
              <w:t>0</w:t>
            </w:r>
            <w:r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3DE0A2" w14:textId="53F80C0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1</w:t>
            </w:r>
            <w:r w:rsidR="001B74A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DF778C" w14:textId="77777777" w:rsidR="00EB49F4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</w:tbl>
    <w:p w14:paraId="74D3CE2F" w14:textId="42618BA2" w:rsidR="00EB49F4" w:rsidRDefault="00EB49F4" w:rsidP="00EB49F4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6A0C69E2" w14:textId="08A4E061" w:rsidR="001B74AB" w:rsidRDefault="001B74AB" w:rsidP="001B74AB"/>
    <w:p w14:paraId="2A481079" w14:textId="5CFEFB73" w:rsidR="001B74AB" w:rsidRDefault="001B74AB" w:rsidP="001B74AB">
      <w:r>
        <w:t>Indien op filemeetpunt DF059 file is geconstateerd, dan wordt een file stroomafwaarts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1B74AB" w:rsidRPr="00503CB0" w14:paraId="422524B9" w14:textId="77777777" w:rsidTr="00191AC3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CB7CB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3A54F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B9BB3E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50F072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1B74AB" w:rsidRPr="00503CB0" w14:paraId="08D8CBA0" w14:textId="77777777" w:rsidTr="00191AC3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EA8D9" w14:textId="77777777" w:rsidR="001B74AB" w:rsidRPr="00503CB0" w:rsidRDefault="001B74AB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A045EE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77EAC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B363B4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04B45A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87B0DE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991C20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1B74AB" w:rsidRPr="00503CB0" w14:paraId="748D0130" w14:textId="77777777" w:rsidTr="00191A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00085DFE" w14:textId="76AEFC2D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C0A9AD6" w14:textId="04A45818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</w:t>
            </w:r>
            <w:r w:rsidR="00A6699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DE2DB1D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2FCA0B5" w14:textId="329CF57D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</w:t>
            </w:r>
            <w:r w:rsidR="00A6699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0AE09EF" w14:textId="77777777" w:rsidR="001B74AB" w:rsidRPr="00503CB0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FBFE8EC" w14:textId="3F11CF41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</w:t>
            </w:r>
            <w:r w:rsidR="00A6699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0576A12" w14:textId="77777777" w:rsidR="001B74AB" w:rsidRPr="00503CB0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1B74AB" w:rsidRPr="00503CB0" w14:paraId="2579FC6B" w14:textId="77777777" w:rsidTr="00191A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7387AB" w14:textId="42CC76BA" w:rsidR="001B74AB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28A76D" w14:textId="7BB3B611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</w:t>
            </w:r>
            <w:r w:rsidR="00A6699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ABE78C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DED5BA" w14:textId="0AC2F55A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</w:t>
            </w:r>
            <w:r w:rsidR="00A6699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BA21C2" w14:textId="77777777" w:rsidR="001B74AB" w:rsidRPr="00503CB0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2878DD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</w:t>
            </w:r>
            <w:r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ADB337" w14:textId="5FA714B3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 w:rsidR="00A6699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C1377A" w14:textId="77777777" w:rsidR="001B74AB" w:rsidRPr="00503CB0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  <w:tr w:rsidR="001B74AB" w:rsidRPr="00503CB0" w14:paraId="0C1E6D90" w14:textId="77777777" w:rsidTr="00191A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D55815" w14:textId="4F4FCE7E" w:rsidR="001B74AB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A0F4D9" w14:textId="7D07F5E6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FILE</w:t>
            </w:r>
            <w:r w:rsidR="00A6699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DDECCB" w14:textId="77777777" w:rsidR="001B74AB" w:rsidRPr="00503CB0" w:rsidRDefault="001B74AB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D1F7EC" w14:textId="16B31AB7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 w:rsidR="00A66994">
              <w:rPr>
                <w:rFonts w:cs="Arial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20D9D8" w14:textId="77777777" w:rsidR="001B74AB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2878DD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</w:t>
            </w:r>
            <w:r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522DC0" w14:textId="3462D3AD" w:rsidR="001B74AB" w:rsidRPr="00503CB0" w:rsidRDefault="001B74A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 w:rsidR="00A6699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B20960" w14:textId="77777777" w:rsidR="001B74AB" w:rsidRDefault="001B74A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</w:tbl>
    <w:p w14:paraId="065DDDF2" w14:textId="77777777" w:rsidR="001B74AB" w:rsidRPr="00503CB0" w:rsidRDefault="001B74AB" w:rsidP="001B74AB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171DFEE7" w14:textId="77777777" w:rsidR="004E1510" w:rsidRDefault="004E1510" w:rsidP="004E1510"/>
    <w:p w14:paraId="04CBD255" w14:textId="51928DBB" w:rsidR="004E1510" w:rsidRDefault="004E1510" w:rsidP="004E1510">
      <w:r>
        <w:t>Indien op filemeetpunt DF119 file is geconstateerd, dan wordt een file stroomafwaarts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78"/>
        <w:gridCol w:w="895"/>
        <w:gridCol w:w="1223"/>
        <w:gridCol w:w="783"/>
        <w:gridCol w:w="1031"/>
        <w:gridCol w:w="653"/>
      </w:tblGrid>
      <w:tr w:rsidR="004E1510" w:rsidRPr="00503CB0" w14:paraId="75A078F0" w14:textId="77777777" w:rsidTr="00191AC3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0ACF2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77DE2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Doseren/Blokkeren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7502E5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Minimale duur rood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FCE314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Maximum groen</w:t>
            </w:r>
          </w:p>
        </w:tc>
      </w:tr>
      <w:tr w:rsidR="004E1510" w:rsidRPr="00503CB0" w14:paraId="22B3C540" w14:textId="77777777" w:rsidTr="00191AC3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C8700" w14:textId="77777777" w:rsidR="004E1510" w:rsidRPr="00503CB0" w:rsidRDefault="004E1510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E3CF90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9E8282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0/1/2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017BBC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F4B236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65B66F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47AB1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4E1510" w:rsidRPr="00503CB0" w14:paraId="04886D70" w14:textId="77777777" w:rsidTr="00191A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14:paraId="65A2DFEB" w14:textId="1E1D8AED" w:rsidR="004E1510" w:rsidRPr="00503CB0" w:rsidRDefault="004E1510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8810D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4753900" w14:textId="77777777" w:rsidR="004E1510" w:rsidRPr="00503CB0" w:rsidRDefault="004E1510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0188DCB" w14:textId="77777777" w:rsidR="004E1510" w:rsidRPr="00503CB0" w:rsidRDefault="004E1510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9046197" w14:textId="77777777" w:rsidR="004E1510" w:rsidRPr="00503CB0" w:rsidRDefault="004E1510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820A436" w14:textId="77777777" w:rsidR="004E1510" w:rsidRPr="00503CB0" w:rsidRDefault="004E1510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7489AF5" w14:textId="77777777" w:rsidR="004E1510" w:rsidRPr="00503CB0" w:rsidRDefault="004E1510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76DA60F" w14:textId="77777777" w:rsidR="004E1510" w:rsidRPr="00503CB0" w:rsidRDefault="004E1510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Pr="0076452C">
              <w:rPr>
                <w:rFonts w:cs="Arial"/>
                <w:sz w:val="16"/>
                <w:szCs w:val="16"/>
              </w:rPr>
              <w:t>0</w:t>
            </w:r>
          </w:p>
        </w:tc>
      </w:tr>
      <w:tr w:rsidR="008810DC" w:rsidRPr="00503CB0" w14:paraId="3799DCBC" w14:textId="77777777" w:rsidTr="00191AC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B569CC" w14:textId="77777777" w:rsidR="008810DC" w:rsidRDefault="008810DC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A88F61" w14:textId="77777777" w:rsidR="008810DC" w:rsidRPr="00503CB0" w:rsidRDefault="008810DC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FILE11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912EAA" w14:textId="77777777" w:rsidR="008810DC" w:rsidRPr="00503CB0" w:rsidRDefault="008810DC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B812F7" w14:textId="77777777" w:rsidR="008810DC" w:rsidRPr="00503CB0" w:rsidRDefault="008810DC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FILERD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BC5416" w14:textId="77777777" w:rsidR="008810DC" w:rsidRDefault="008810DC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2878DD"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</w:t>
            </w:r>
            <w:r w:rsidRPr="002878DD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F2BF57" w14:textId="77777777" w:rsidR="008810DC" w:rsidRPr="00503CB0" w:rsidRDefault="008810DC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FILEGR</w:t>
            </w: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A31CF0" w14:textId="77777777" w:rsidR="008810DC" w:rsidRDefault="008810DC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03247D">
              <w:rPr>
                <w:rFonts w:cs="Arial"/>
                <w:sz w:val="16"/>
                <w:szCs w:val="16"/>
              </w:rPr>
              <w:t>80</w:t>
            </w:r>
          </w:p>
        </w:tc>
      </w:tr>
    </w:tbl>
    <w:p w14:paraId="7B213680" w14:textId="77777777" w:rsidR="004E1510" w:rsidRPr="00503CB0" w:rsidRDefault="004E1510" w:rsidP="004E1510">
      <w:pPr>
        <w:spacing w:line="240" w:lineRule="auto"/>
        <w:rPr>
          <w:rFonts w:cs="Arial"/>
          <w:color w:val="000000"/>
          <w:sz w:val="14"/>
          <w:szCs w:val="14"/>
        </w:rPr>
      </w:pPr>
      <w:r w:rsidRPr="00503CB0">
        <w:rPr>
          <w:rFonts w:cs="Arial"/>
          <w:color w:val="000000"/>
          <w:sz w:val="14"/>
          <w:szCs w:val="14"/>
        </w:rPr>
        <w:t>PRM: 0=geen ingreep, 1=doseren, 2=blokkeren</w:t>
      </w:r>
    </w:p>
    <w:p w14:paraId="537E0733" w14:textId="77777777" w:rsidR="008810DC" w:rsidRDefault="008810DC" w:rsidP="00EB49F4">
      <w:pPr>
        <w:spacing w:line="240" w:lineRule="auto"/>
      </w:pPr>
    </w:p>
    <w:p w14:paraId="5FACD748" w14:textId="50340353" w:rsidR="004E1510" w:rsidRDefault="008810DC" w:rsidP="00EB49F4">
      <w:pPr>
        <w:spacing w:line="240" w:lineRule="auto"/>
        <w:rPr>
          <w:rFonts w:cs="Arial"/>
          <w:color w:val="000000"/>
          <w:sz w:val="14"/>
          <w:szCs w:val="14"/>
        </w:rPr>
      </w:pPr>
      <w:r>
        <w:t>Bij conflicten, geldt de instelling met de hoogste blokkertijd en doseertijd.</w:t>
      </w:r>
    </w:p>
    <w:p w14:paraId="4B567C8C" w14:textId="67D03969" w:rsidR="00315306" w:rsidRDefault="00315306" w:rsidP="00315306">
      <w:pPr>
        <w:pStyle w:val="Kop2"/>
      </w:pPr>
      <w:bookmarkStart w:id="60" w:name="_Toc531189428"/>
      <w:r>
        <w:t>File stroomopwaarts</w:t>
      </w:r>
      <w:bookmarkEnd w:id="60"/>
    </w:p>
    <w:p w14:paraId="5418C166" w14:textId="77777777" w:rsidR="003B4D8D" w:rsidRDefault="00315306" w:rsidP="00315306">
      <w:r>
        <w:t xml:space="preserve">Alle </w:t>
      </w:r>
      <w:proofErr w:type="spellStart"/>
      <w:r>
        <w:t>filestroomopwaarts</w:t>
      </w:r>
      <w:proofErr w:type="spellEnd"/>
      <w:r>
        <w:t xml:space="preserve"> ingrepen zijn volgens de Vialis-standaard. </w:t>
      </w:r>
    </w:p>
    <w:p w14:paraId="4BC71BE9" w14:textId="192C3353" w:rsidR="00E255DA" w:rsidRDefault="00280F57" w:rsidP="00315306">
      <w:r>
        <w:t xml:space="preserve">Er geldt dat FSA altijd boven FSO gaat. </w:t>
      </w:r>
    </w:p>
    <w:p w14:paraId="6A4840E5" w14:textId="77777777" w:rsidR="009C5994" w:rsidRDefault="009C5994">
      <w:pPr>
        <w:spacing w:line="240" w:lineRule="auto"/>
      </w:pPr>
      <w:r>
        <w:br w:type="page"/>
      </w:r>
    </w:p>
    <w:p w14:paraId="778F0858" w14:textId="6016DF14" w:rsidR="00315306" w:rsidRDefault="00315306" w:rsidP="00315306">
      <w:r>
        <w:lastRenderedPageBreak/>
        <w:t xml:space="preserve">Indien op filemeetpunt </w:t>
      </w:r>
      <w:r w:rsidR="00191AC3">
        <w:t xml:space="preserve">DF033, </w:t>
      </w:r>
      <w:r>
        <w:t>DF</w:t>
      </w:r>
      <w:r w:rsidR="00E255DA">
        <w:t>82</w:t>
      </w:r>
      <w:r>
        <w:t>8 en/of DF</w:t>
      </w:r>
      <w:r w:rsidR="00EB49F4">
        <w:t>8</w:t>
      </w:r>
      <w:r w:rsidR="00E255DA">
        <w:t>2</w:t>
      </w:r>
      <w:r w:rsidR="00EB49F4">
        <w:t xml:space="preserve">9 file </w:t>
      </w:r>
      <w:r>
        <w:t>is geconstateerd, dan wordt een file stroom</w:t>
      </w:r>
      <w:r w:rsidR="00C32351">
        <w:t>op</w:t>
      </w:r>
      <w:r>
        <w:t>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C32351" w:rsidRPr="00503CB0" w14:paraId="5F7F5BA3" w14:textId="77777777" w:rsidTr="00C32351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210EE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03D99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E7E6D5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8F4177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CF1BAA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6533C1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C32351" w:rsidRPr="00503CB0" w14:paraId="24B3E82C" w14:textId="77777777" w:rsidTr="00C32351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B64F7" w14:textId="77777777" w:rsidR="00C32351" w:rsidRPr="00503CB0" w:rsidRDefault="00C32351" w:rsidP="000B5491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2F05" w14:textId="77777777" w:rsidR="00C32351" w:rsidRPr="00503CB0" w:rsidRDefault="00C32351" w:rsidP="000B5491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51C41D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D3239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C9C8E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6EEA5A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12E6C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FEDA1F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02BEE4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61EC53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EB49F4" w:rsidRPr="00503CB0" w14:paraId="39AAB114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8B50A96" w14:textId="4854227C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463CDCC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3DAD285" w14:textId="2CD8C22B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CCAEFC4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5CF591" w14:textId="54670BCA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9457A76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978094F" w14:textId="349EF3E9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D0A1310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68A0DED" w14:textId="013E5E7A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9451105" w14:textId="263A47DD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423197">
              <w:rPr>
                <w:rFonts w:cs="Arial"/>
                <w:sz w:val="16"/>
                <w:szCs w:val="16"/>
              </w:rPr>
              <w:t>2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EB49F4" w:rsidRPr="00503CB0" w14:paraId="0B8EC347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743ED8" w14:textId="77777777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9BA8A8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A1F3BF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10C180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DC378B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4BCCDA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FE9C9E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CB0F92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213A65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C9ECD1" w14:textId="144CFC13" w:rsidR="00EB49F4" w:rsidRPr="00503CB0" w:rsidRDefault="00B914E6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</w:t>
            </w:r>
            <w:r w:rsidR="00EB49F4">
              <w:rPr>
                <w:rFonts w:cs="Arial"/>
                <w:sz w:val="16"/>
                <w:szCs w:val="16"/>
              </w:rPr>
              <w:t>0</w:t>
            </w:r>
          </w:p>
        </w:tc>
      </w:tr>
      <w:tr w:rsidR="00EB49F4" w:rsidRPr="00503CB0" w14:paraId="3AB439C2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E10BD6" w14:textId="215036E3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900DA6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686B5B" w14:textId="36698BD0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EB3190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D9414D" w14:textId="4C0E47D1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AADC9F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DE9BB3" w14:textId="2D77A136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07F6FE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9B6DBA" w14:textId="51CB6A54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CD514A" w14:textId="57C56FEC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423197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EB49F4" w:rsidRPr="00503CB0" w14:paraId="1AFDF5CF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4F5C51" w14:textId="6AF5B9E3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9581C4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4A01D3D" w14:textId="3F6DFCF1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8E6940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68B004" w14:textId="191CECF3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355548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157E1A" w14:textId="5D276455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938834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D2E26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403A00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EB49F4" w:rsidRPr="00503CB0" w14:paraId="0F9B9A9F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CBB794" w14:textId="77777777" w:rsidR="00EB49F4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4E7723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3D79C4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753E60" w14:textId="77777777" w:rsidR="00EB49F4" w:rsidRPr="00503CB0" w:rsidRDefault="00EB49F4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E6D179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FEFEAD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7D0605" w14:textId="77777777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5CB91E" w14:textId="77777777" w:rsidR="00EB49F4" w:rsidRPr="00503CB0" w:rsidRDefault="00EB49F4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36A2CA" w14:textId="2BD9FB55" w:rsidR="00EB49F4" w:rsidRPr="00503CB0" w:rsidRDefault="00EB49F4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1018FF" w14:textId="2CE8A5E5" w:rsidR="00EB49F4" w:rsidRPr="00503CB0" w:rsidRDefault="00E255DA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="00EB49F4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C32351" w:rsidRPr="00503CB0" w14:paraId="4D5C48C0" w14:textId="77777777" w:rsidTr="00C32351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E375C8" w14:textId="66B63D93" w:rsidR="00C32351" w:rsidRDefault="00EB49F4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2A300F" w14:textId="77777777" w:rsidR="00C32351" w:rsidRPr="00503CB0" w:rsidRDefault="00C32351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8274FC" w14:textId="006DE1BC" w:rsidR="00C32351" w:rsidRPr="00503CB0" w:rsidRDefault="00C32351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 w:rsidR="00EB49F4">
              <w:rPr>
                <w:rFonts w:cs="Arial"/>
                <w:sz w:val="16"/>
                <w:szCs w:val="16"/>
              </w:rPr>
              <w:t>03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CEB09A" w14:textId="77777777" w:rsidR="00C32351" w:rsidRPr="00503CB0" w:rsidRDefault="00C32351" w:rsidP="000B5491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59E19B" w14:textId="6FF0D998" w:rsidR="00C32351" w:rsidRPr="00503CB0" w:rsidRDefault="00C32351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EB49F4">
              <w:rPr>
                <w:rFonts w:cs="Arial"/>
                <w:sz w:val="16"/>
                <w:szCs w:val="16"/>
              </w:rPr>
              <w:t>03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30D319" w14:textId="77777777" w:rsidR="00C32351" w:rsidRPr="00503CB0" w:rsidRDefault="00C32351" w:rsidP="000B5491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1F2D1D" w14:textId="5EFFB524" w:rsidR="00C32351" w:rsidRPr="00503CB0" w:rsidRDefault="00C32351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EB49F4">
              <w:rPr>
                <w:rFonts w:cs="Arial"/>
                <w:sz w:val="16"/>
                <w:szCs w:val="16"/>
              </w:rPr>
              <w:t>03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1292DF" w14:textId="77777777" w:rsidR="00C32351" w:rsidRPr="00503CB0" w:rsidRDefault="00C32351" w:rsidP="000B5491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399269E" w14:textId="0D18F4FC" w:rsidR="00C32351" w:rsidRPr="00503CB0" w:rsidRDefault="00C32351" w:rsidP="000B5491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 w:rsidR="00EB49F4">
              <w:rPr>
                <w:rFonts w:cs="Arial"/>
                <w:sz w:val="16"/>
                <w:szCs w:val="16"/>
              </w:rPr>
              <w:t>03</w:t>
            </w:r>
            <w:r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B3851" w14:textId="77777777" w:rsidR="00C32351" w:rsidRPr="00503CB0" w:rsidRDefault="00C32351" w:rsidP="000B5491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3A37539A" w14:textId="77777777" w:rsidR="00315306" w:rsidRPr="00315306" w:rsidRDefault="00315306" w:rsidP="00315306">
      <w:bookmarkStart w:id="61" w:name="_GoBack"/>
      <w:bookmarkEnd w:id="61"/>
    </w:p>
    <w:p w14:paraId="129AF0A3" w14:textId="77777777" w:rsidR="00024BA7" w:rsidRDefault="00024BA7" w:rsidP="00C32351"/>
    <w:p w14:paraId="4DD6538D" w14:textId="16C159B3" w:rsidR="00C32351" w:rsidRDefault="00C32351" w:rsidP="00C32351">
      <w:r>
        <w:t>Indien op filemeetpunt DF</w:t>
      </w:r>
      <w:r w:rsidR="00E41B4B">
        <w:t>093</w:t>
      </w:r>
      <w:r w:rsidR="006D14DE">
        <w:t xml:space="preserve"> (eigen VRI)</w:t>
      </w:r>
      <w:r>
        <w:t xml:space="preserve"> en/of DF</w:t>
      </w:r>
      <w:r w:rsidR="00E41B4B">
        <w:t>118</w:t>
      </w:r>
      <w:r w:rsidR="006D25FB">
        <w:t xml:space="preserve"> en/of </w:t>
      </w:r>
      <w:r w:rsidR="006D14DE">
        <w:t>DF</w:t>
      </w:r>
      <w:r w:rsidR="00E41B4B">
        <w:t>119</w:t>
      </w:r>
      <w:r>
        <w:t xml:space="preserve"> </w:t>
      </w:r>
      <w:r w:rsidR="00DD60F1">
        <w:t>(via PTP-koppeling</w:t>
      </w:r>
      <w:r w:rsidR="007F6C10">
        <w:t xml:space="preserve"> van K30</w:t>
      </w:r>
      <w:r w:rsidR="00E41B4B">
        <w:t>30</w:t>
      </w:r>
      <w:r w:rsidR="00DD60F1">
        <w:t xml:space="preserve">) </w:t>
      </w:r>
      <w:r>
        <w:t>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143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7F6C10" w:rsidRPr="00503CB0" w14:paraId="36CC4F27" w14:textId="77777777" w:rsidTr="00E84AEA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E7773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96659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6829A4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125319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0A8361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5EFAE7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7F6C10" w:rsidRPr="00503CB0" w14:paraId="715A0B1F" w14:textId="77777777" w:rsidTr="00E84AEA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5FD6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A7853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26CAFD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4626A6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4586DE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3E751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DBAC8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5378E0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510AB6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1499B8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7F6C10" w:rsidRPr="00503CB0" w14:paraId="113122F1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D35152A" w14:textId="5E18C062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879C1C0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520AC641" w14:textId="2E7DE20F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2648DD9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66A27653" w14:textId="2F16B9CA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1A24CB6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A65A494" w14:textId="2627C77E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867A007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A72FED0" w14:textId="76FB2D8F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8A65C56" w14:textId="7F04A1AA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7F6C10" w:rsidRPr="00503CB0" w14:paraId="1A056D0C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A2DFC33" w14:textId="72448EA1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131092C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1398BE4" w14:textId="1AA086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7B8786E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AF0DC31" w14:textId="32C37115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53C2189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EDF6787" w14:textId="419B4C71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B9368F4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712E3A58" w14:textId="3FEC02CB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5813CC7" w14:textId="58E23CF0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6D14DE">
              <w:rPr>
                <w:rFonts w:cs="Arial"/>
                <w:sz w:val="16"/>
                <w:szCs w:val="16"/>
              </w:rPr>
              <w:t>2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7F6C10" w:rsidRPr="00503CB0" w14:paraId="70C065CC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2669A657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E1F17AB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49DBE093" w14:textId="5D2795F3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433EFF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5D47D14" w14:textId="03DCF922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CF23D6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0C9E8BBB" w14:textId="2D546A49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963473F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30B10C36" w14:textId="43F0EC38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14:paraId="132E42AB" w14:textId="5129CB48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6D14DE">
              <w:rPr>
                <w:rFonts w:cs="Arial"/>
                <w:sz w:val="16"/>
                <w:szCs w:val="16"/>
              </w:rPr>
              <w:t>2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</w:tr>
      <w:tr w:rsidR="007F6C10" w:rsidRPr="00503CB0" w14:paraId="3B3FF194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DA10F4" w14:textId="77777777" w:rsidR="007F6C1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C923B4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minder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6B79AC" w14:textId="6583F300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2787B0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8D3A5C" w14:textId="7F812A26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04C9F1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C3F965" w14:textId="53F5CD99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435F2C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A6FFC3" w14:textId="3F38E185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FMIN</w:t>
            </w:r>
            <w:r>
              <w:rPr>
                <w:rFonts w:cs="Arial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AEC172" w14:textId="7D743046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 w:rsidR="006D14DE"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</w:tr>
      <w:tr w:rsidR="007F6C10" w:rsidRPr="00503CB0" w14:paraId="304A04F4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322921" w14:textId="5AF06BAB" w:rsidR="007F6C1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0608BCF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E08693" w14:textId="3308BF4E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979157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AF8B93" w14:textId="02A4ABA6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8A5F7E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7E3D7D" w14:textId="4388F2B9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09C0A7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306AC8" w14:textId="2CD6A426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7D69A0" w14:textId="04898CC3" w:rsidR="007F6C10" w:rsidRPr="00503CB0" w:rsidRDefault="006D14DE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="007F6C10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7F6C10" w:rsidRPr="00503CB0" w14:paraId="684F86D0" w14:textId="77777777" w:rsidTr="00E84AEA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ACD8B6" w14:textId="597433A5" w:rsidR="007F6C1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029050" w14:textId="77777777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6730DD" w14:textId="686D3336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CA8C64" w14:textId="77777777" w:rsidR="007F6C10" w:rsidRPr="00503CB0" w:rsidRDefault="007F6C10" w:rsidP="00E84AEA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78A6B5" w14:textId="318A2301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A02115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21E65E" w14:textId="58B8B2FA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8F5F6A" w14:textId="77777777" w:rsidR="007F6C10" w:rsidRPr="00503CB0" w:rsidRDefault="007F6C10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4C595A" w14:textId="4B1C04A1" w:rsidR="007F6C10" w:rsidRPr="00503CB0" w:rsidRDefault="007F6C10" w:rsidP="00E84AEA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0C7E21" w14:textId="6FB71562" w:rsidR="007F6C10" w:rsidRPr="00503CB0" w:rsidRDefault="001D0AFB" w:rsidP="00E84AEA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="007F6C10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24A63E72" w14:textId="77777777" w:rsidR="005814A7" w:rsidRDefault="005814A7" w:rsidP="003C2D68"/>
    <w:p w14:paraId="09BFF337" w14:textId="77777777" w:rsidR="009C5994" w:rsidRDefault="009C5994">
      <w:pPr>
        <w:spacing w:line="240" w:lineRule="auto"/>
      </w:pPr>
      <w:r>
        <w:br w:type="page"/>
      </w:r>
    </w:p>
    <w:p w14:paraId="5DF35695" w14:textId="70EE870D" w:rsidR="003C2D68" w:rsidRDefault="003C2D68" w:rsidP="003C2D68">
      <w:r>
        <w:lastRenderedPageBreak/>
        <w:t>Indien op filemeetpunt DF0</w:t>
      </w:r>
      <w:r w:rsidR="005814A7">
        <w:t>4</w:t>
      </w:r>
      <w:r>
        <w:t>3 en/of DF</w:t>
      </w:r>
      <w:r w:rsidR="005814A7">
        <w:t>053</w:t>
      </w:r>
      <w:r>
        <w:t xml:space="preserve"> 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10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3C2D68" w:rsidRPr="00503CB0" w14:paraId="52EB8173" w14:textId="77777777" w:rsidTr="00191AC3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D7496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E82E5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707451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B1B31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BF29D9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B55E33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3C2D68" w:rsidRPr="00503CB0" w14:paraId="6EE13972" w14:textId="77777777" w:rsidTr="00191AC3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1F816" w14:textId="77777777" w:rsidR="003C2D68" w:rsidRPr="00503CB0" w:rsidRDefault="003C2D68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73FA2" w14:textId="77777777" w:rsidR="003C2D68" w:rsidRPr="00503CB0" w:rsidRDefault="003C2D68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C0E2F2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CF477E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F65DB3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58D51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BB4ED7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CC7609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D8E846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539754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3C2D68" w:rsidRPr="00503CB0" w14:paraId="1B8B6E22" w14:textId="77777777" w:rsidTr="00191AC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B24E63" w14:textId="296D4182" w:rsidR="003C2D68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5814A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75D938" w14:textId="77777777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1B2E74" w14:textId="5B11ABB2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</w:t>
            </w:r>
            <w:r w:rsidR="005814A7">
              <w:rPr>
                <w:rFonts w:cs="Arial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D214BE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772BFDA" w14:textId="6A201872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 w:rsidR="005814A7"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36C75E" w14:textId="77777777" w:rsidR="003C2D68" w:rsidRPr="00503CB0" w:rsidRDefault="003C2D68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8B2B54" w14:textId="564C5867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 w:rsidR="005814A7"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0A089C" w14:textId="77777777" w:rsidR="003C2D68" w:rsidRPr="00503CB0" w:rsidRDefault="003C2D68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F9335F" w14:textId="6D365CFE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 w:rsidR="005814A7"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34902A" w14:textId="0830D745" w:rsidR="003C2D68" w:rsidRPr="00503CB0" w:rsidRDefault="00171F7D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="003C2D68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  <w:tr w:rsidR="003C2D68" w:rsidRPr="00503CB0" w14:paraId="1E73143E" w14:textId="77777777" w:rsidTr="00191AC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0CBDC8" w14:textId="718783F7" w:rsidR="003C2D68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  <w:r w:rsidR="005814A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D97AAC" w14:textId="77777777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43EA3B" w14:textId="79FE06EF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0</w:t>
            </w:r>
            <w:r w:rsidR="005814A7">
              <w:rPr>
                <w:rFonts w:cs="Arial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7DB9CA" w14:textId="77777777" w:rsidR="003C2D68" w:rsidRPr="00503CB0" w:rsidRDefault="003C2D68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4D6AD9" w14:textId="1BE0ECE9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0</w:t>
            </w:r>
            <w:r w:rsidR="00171F7D">
              <w:rPr>
                <w:rFonts w:cs="Arial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08F953" w14:textId="77777777" w:rsidR="003C2D68" w:rsidRPr="00503CB0" w:rsidRDefault="003C2D68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51AD9B" w14:textId="15AC6626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0</w:t>
            </w:r>
            <w:r w:rsidR="00171F7D">
              <w:rPr>
                <w:rFonts w:cs="Arial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7E05F3" w14:textId="77777777" w:rsidR="003C2D68" w:rsidRPr="00503CB0" w:rsidRDefault="003C2D68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B711D2" w14:textId="11F57CC1" w:rsidR="003C2D68" w:rsidRPr="00503CB0" w:rsidRDefault="003C2D68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</w:t>
            </w:r>
            <w:r w:rsidR="00171F7D">
              <w:rPr>
                <w:rFonts w:cs="Arial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337743" w14:textId="00CD758A" w:rsidR="003C2D68" w:rsidRPr="00503CB0" w:rsidRDefault="00171F7D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="003C2D68"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016699F5" w14:textId="454DE9FA" w:rsidR="003C2D68" w:rsidRDefault="003C2D68" w:rsidP="005814A7"/>
    <w:p w14:paraId="0948C754" w14:textId="77777777" w:rsidR="00024BA7" w:rsidRDefault="00024BA7" w:rsidP="0073147B"/>
    <w:p w14:paraId="6E61247C" w14:textId="5D0E5110" w:rsidR="0073147B" w:rsidRDefault="0073147B" w:rsidP="0073147B">
      <w:r>
        <w:t>Indien op filemeetpunt DF113 en/of DF114 file is geconstateerd, dan wordt een file stroomopwaarts geactiveerd en gelden de volgende instellingen:</w:t>
      </w:r>
    </w:p>
    <w:tbl>
      <w:tblPr>
        <w:tblW w:w="0" w:type="auto"/>
        <w:tblInd w:w="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1010"/>
        <w:gridCol w:w="958"/>
        <w:gridCol w:w="460"/>
        <w:gridCol w:w="1072"/>
        <w:gridCol w:w="721"/>
        <w:gridCol w:w="1072"/>
        <w:gridCol w:w="752"/>
        <w:gridCol w:w="1071"/>
        <w:gridCol w:w="606"/>
        <w:gridCol w:w="7"/>
      </w:tblGrid>
      <w:tr w:rsidR="0073147B" w:rsidRPr="00503CB0" w14:paraId="1C680D57" w14:textId="77777777" w:rsidTr="00191AC3">
        <w:trPr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1A20F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FC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2DA69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invloed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31DA7D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ingeschakeld</w:t>
            </w:r>
          </w:p>
        </w:tc>
        <w:tc>
          <w:tcPr>
            <w:tcW w:w="1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97E046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bij file</w:t>
            </w:r>
          </w:p>
        </w:tc>
        <w:tc>
          <w:tcPr>
            <w:tcW w:w="18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83C8CD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delta-</w:t>
            </w:r>
            <w:proofErr w:type="spellStart"/>
            <w:r w:rsidRPr="00503CB0">
              <w:rPr>
                <w:rFonts w:cs="Arial"/>
                <w:b/>
                <w:bCs/>
              </w:rPr>
              <w:t>maxgroen</w:t>
            </w:r>
            <w:proofErr w:type="spellEnd"/>
            <w:r w:rsidRPr="00503CB0">
              <w:rPr>
                <w:rFonts w:cs="Arial"/>
                <w:b/>
                <w:bCs/>
              </w:rPr>
              <w:t xml:space="preserve"> na file</w:t>
            </w:r>
          </w:p>
        </w:tc>
        <w:tc>
          <w:tcPr>
            <w:tcW w:w="16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BB458E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grenswaarde bij file</w:t>
            </w:r>
          </w:p>
        </w:tc>
      </w:tr>
      <w:tr w:rsidR="0073147B" w:rsidRPr="00503CB0" w14:paraId="407F680F" w14:textId="77777777" w:rsidTr="00191AC3">
        <w:trPr>
          <w:gridAfter w:val="1"/>
          <w:wAfter w:w="7" w:type="dxa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47149" w14:textId="77777777" w:rsidR="0073147B" w:rsidRPr="00503CB0" w:rsidRDefault="0073147B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ADD95" w14:textId="77777777" w:rsidR="0073147B" w:rsidRPr="00503CB0" w:rsidRDefault="0073147B" w:rsidP="00191AC3">
            <w:pPr>
              <w:spacing w:before="75" w:after="75"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E34B5D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CEE509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0/1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35513B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9F86F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3C9669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631D0D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5E4C92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r w:rsidRPr="00503CB0">
              <w:rPr>
                <w:rFonts w:cs="Arial"/>
                <w:b/>
                <w:bCs/>
              </w:rPr>
              <w:t>PRM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AC5680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d</w:t>
            </w:r>
            <w:r w:rsidRPr="00503CB0">
              <w:rPr>
                <w:rFonts w:cs="Arial"/>
                <w:b/>
                <w:bCs/>
              </w:rPr>
              <w:t>sec</w:t>
            </w:r>
            <w:proofErr w:type="spellEnd"/>
          </w:p>
        </w:tc>
      </w:tr>
      <w:tr w:rsidR="0073147B" w:rsidRPr="00503CB0" w14:paraId="0033E385" w14:textId="77777777" w:rsidTr="00191AC3">
        <w:trPr>
          <w:gridAfter w:val="1"/>
          <w:wAfter w:w="7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C7CF27" w14:textId="57234F35" w:rsidR="0073147B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6304D9" w14:textId="77777777" w:rsidR="0073147B" w:rsidRPr="00503CB0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extra groen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BDF86F" w14:textId="51B08A51" w:rsidR="0073147B" w:rsidRPr="00503CB0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FILE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F0A10D" w14:textId="77777777" w:rsidR="0073147B" w:rsidRPr="00503CB0" w:rsidRDefault="0073147B" w:rsidP="00191AC3">
            <w:pPr>
              <w:spacing w:before="75" w:after="75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5F4AB0" w14:textId="16EBECB8" w:rsidR="0073147B" w:rsidRPr="00503CB0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FOPH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C1090B" w14:textId="77777777" w:rsidR="0073147B" w:rsidRPr="00503CB0" w:rsidRDefault="0073147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584D34B" w14:textId="23E9ACBA" w:rsidR="0073147B" w:rsidRPr="00503CB0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FVERL</w:t>
            </w:r>
            <w:r>
              <w:rPr>
                <w:rFonts w:cs="Arial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AADE75" w14:textId="77777777" w:rsidR="0073147B" w:rsidRPr="00503CB0" w:rsidRDefault="0073147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24EBDF" w14:textId="77777777" w:rsidR="0073147B" w:rsidRPr="00503CB0" w:rsidRDefault="0073147B" w:rsidP="00191AC3">
            <w:pPr>
              <w:spacing w:before="75" w:after="75" w:line="240" w:lineRule="auto"/>
              <w:rPr>
                <w:rFonts w:cs="Arial"/>
                <w:sz w:val="16"/>
                <w:szCs w:val="16"/>
              </w:rPr>
            </w:pPr>
            <w:r w:rsidRPr="00503CB0">
              <w:rPr>
                <w:rFonts w:cs="Arial"/>
                <w:sz w:val="16"/>
                <w:szCs w:val="16"/>
              </w:rPr>
              <w:t>FMAX</w:t>
            </w:r>
            <w:r>
              <w:rPr>
                <w:rFonts w:cs="Arial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799AC9" w14:textId="0AAD1E8B" w:rsidR="0073147B" w:rsidRPr="00503CB0" w:rsidRDefault="0073147B" w:rsidP="00191AC3">
            <w:pPr>
              <w:spacing w:before="75" w:after="75" w:line="240" w:lineRule="auto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 w:rsidRPr="00503CB0">
              <w:rPr>
                <w:rFonts w:cs="Arial"/>
                <w:sz w:val="16"/>
                <w:szCs w:val="16"/>
              </w:rPr>
              <w:t>00</w:t>
            </w:r>
          </w:p>
        </w:tc>
      </w:tr>
    </w:tbl>
    <w:p w14:paraId="5915E6B6" w14:textId="735ABA35" w:rsidR="005814A7" w:rsidRDefault="005814A7" w:rsidP="005814A7"/>
    <w:p w14:paraId="51AAF915" w14:textId="5827C8B4" w:rsidR="00E41C00" w:rsidRDefault="00E41C00" w:rsidP="005814A7">
      <w:r>
        <w:t>FSO 05 en 11 hebbe</w:t>
      </w:r>
      <w:r w:rsidR="008C732F">
        <w:t>n</w:t>
      </w:r>
      <w:r>
        <w:t xml:space="preserve"> lagere prioriteit dan </w:t>
      </w:r>
      <w:r w:rsidR="008C732F">
        <w:t xml:space="preserve">02 en 08. </w:t>
      </w:r>
      <w:r w:rsidR="00BC21E7">
        <w:t xml:space="preserve">Indien zowel 02 en 08 actief zijn, dan </w:t>
      </w:r>
      <w:r w:rsidR="00E571F6">
        <w:t xml:space="preserve">geldt de zwaarste instelling (dus effectief krijgen fc02/08 meer groen, op fc03/9 wordt gedoseerd evenals op 4,5 en 11). </w:t>
      </w:r>
    </w:p>
    <w:p w14:paraId="2CA95D4C" w14:textId="3FDC4C44" w:rsidR="00E46B11" w:rsidRDefault="00E46B11" w:rsidP="00E46B11">
      <w:pPr>
        <w:pStyle w:val="Kop2"/>
      </w:pPr>
      <w:bookmarkStart w:id="62" w:name="_Toc531189429"/>
      <w:proofErr w:type="spellStart"/>
      <w:r>
        <w:t>Fallback</w:t>
      </w:r>
      <w:proofErr w:type="spellEnd"/>
      <w:r>
        <w:t xml:space="preserve"> programma 2</w:t>
      </w:r>
      <w:bookmarkEnd w:id="62"/>
    </w:p>
    <w:p w14:paraId="786CEC38" w14:textId="77777777" w:rsidR="00E46B11" w:rsidRDefault="00E46B11" w:rsidP="00E46B11">
      <w:r>
        <w:t xml:space="preserve">In de </w:t>
      </w:r>
      <w:proofErr w:type="spellStart"/>
      <w:r>
        <w:t>iVRIbox</w:t>
      </w:r>
      <w:proofErr w:type="spellEnd"/>
      <w:r>
        <w:t xml:space="preserve"> komen twee programma’s:</w:t>
      </w:r>
    </w:p>
    <w:p w14:paraId="05AF28B8" w14:textId="77777777" w:rsidR="00E46B11" w:rsidRDefault="00E46B11" w:rsidP="00E46B11">
      <w:pPr>
        <w:pStyle w:val="Lijstalinea"/>
        <w:numPr>
          <w:ilvl w:val="0"/>
          <w:numId w:val="35"/>
        </w:numPr>
      </w:pPr>
      <w:r>
        <w:t>programma01; in deze pre-</w:t>
      </w:r>
      <w:proofErr w:type="spellStart"/>
      <w:r>
        <w:t>spec</w:t>
      </w:r>
      <w:proofErr w:type="spellEnd"/>
      <w:r>
        <w:t xml:space="preserve"> is uitgewerkt</w:t>
      </w:r>
    </w:p>
    <w:p w14:paraId="2BB9BE70" w14:textId="77777777" w:rsidR="00E46B11" w:rsidRDefault="00E46B11" w:rsidP="00E46B11">
      <w:pPr>
        <w:pStyle w:val="Lijstalinea"/>
        <w:numPr>
          <w:ilvl w:val="0"/>
          <w:numId w:val="35"/>
        </w:numPr>
      </w:pPr>
      <w:r>
        <w:t>programma02</w:t>
      </w:r>
    </w:p>
    <w:p w14:paraId="0FCB8CE2" w14:textId="77777777" w:rsidR="00E46B11" w:rsidRDefault="00E46B11" w:rsidP="00E46B11"/>
    <w:p w14:paraId="0EE86470" w14:textId="77777777" w:rsidR="00E46B11" w:rsidRDefault="00E46B11" w:rsidP="00E46B11">
      <w:r>
        <w:t>Programma 02 een noodprogramma dat in werking treedt als programma01 om wat voor reden dan ook niet meer regelt. Het is gelijk aan programma01, maar dan zonder:</w:t>
      </w:r>
    </w:p>
    <w:p w14:paraId="3E65BD10" w14:textId="77777777" w:rsidR="00D1085D" w:rsidRDefault="00D1085D" w:rsidP="00D1085D">
      <w:pPr>
        <w:pStyle w:val="Lijstalinea"/>
        <w:numPr>
          <w:ilvl w:val="0"/>
          <w:numId w:val="36"/>
        </w:numPr>
      </w:pPr>
      <w:r>
        <w:t>(</w:t>
      </w:r>
      <w:proofErr w:type="spellStart"/>
      <w:r>
        <w:t>prioriteits</w:t>
      </w:r>
      <w:proofErr w:type="spellEnd"/>
      <w:r>
        <w:t xml:space="preserve">)ingrepen </w:t>
      </w:r>
    </w:p>
    <w:p w14:paraId="6012ECC5" w14:textId="77777777" w:rsidR="00D1085D" w:rsidRDefault="00D1085D" w:rsidP="00D1085D">
      <w:pPr>
        <w:pStyle w:val="Lijstalinea"/>
        <w:numPr>
          <w:ilvl w:val="1"/>
          <w:numId w:val="36"/>
        </w:numPr>
      </w:pPr>
      <w:r>
        <w:t>HD</w:t>
      </w:r>
    </w:p>
    <w:p w14:paraId="5112393A" w14:textId="77777777" w:rsidR="00D1085D" w:rsidRDefault="00D1085D" w:rsidP="00D1085D">
      <w:pPr>
        <w:pStyle w:val="Lijstalinea"/>
        <w:numPr>
          <w:ilvl w:val="1"/>
          <w:numId w:val="36"/>
        </w:numPr>
      </w:pPr>
      <w:r>
        <w:t>OV</w:t>
      </w:r>
    </w:p>
    <w:p w14:paraId="47587A04" w14:textId="77777777" w:rsidR="00D1085D" w:rsidRDefault="00D1085D" w:rsidP="00D1085D">
      <w:pPr>
        <w:pStyle w:val="Lijstalinea"/>
        <w:numPr>
          <w:ilvl w:val="1"/>
          <w:numId w:val="36"/>
        </w:numPr>
      </w:pPr>
      <w:r>
        <w:t>BRIK</w:t>
      </w:r>
    </w:p>
    <w:p w14:paraId="284DB556" w14:textId="77777777" w:rsidR="00D1085D" w:rsidRDefault="00D1085D" w:rsidP="00D1085D">
      <w:pPr>
        <w:pStyle w:val="Lijstalinea"/>
        <w:numPr>
          <w:ilvl w:val="1"/>
          <w:numId w:val="36"/>
        </w:numPr>
      </w:pPr>
      <w:r>
        <w:t>file stroomopwaarts</w:t>
      </w:r>
    </w:p>
    <w:p w14:paraId="48325B77" w14:textId="77777777" w:rsidR="00D1085D" w:rsidRDefault="00D1085D" w:rsidP="00D1085D">
      <w:pPr>
        <w:pStyle w:val="Lijstalinea"/>
        <w:numPr>
          <w:ilvl w:val="1"/>
          <w:numId w:val="36"/>
        </w:numPr>
      </w:pPr>
      <w:r>
        <w:t>file stroomafwaarts</w:t>
      </w:r>
    </w:p>
    <w:p w14:paraId="4426F2E0" w14:textId="77777777" w:rsidR="00D1085D" w:rsidRDefault="00D1085D" w:rsidP="00D1085D">
      <w:pPr>
        <w:pStyle w:val="Lijstalinea"/>
        <w:numPr>
          <w:ilvl w:val="0"/>
          <w:numId w:val="36"/>
        </w:numPr>
      </w:pPr>
      <w:r>
        <w:t>aansturen/ontvangen seriële (PTP) signalen</w:t>
      </w:r>
    </w:p>
    <w:p w14:paraId="25405C56" w14:textId="77777777" w:rsidR="00D1085D" w:rsidRPr="007469DE" w:rsidRDefault="00D1085D" w:rsidP="00D1085D">
      <w:pPr>
        <w:pStyle w:val="Lijstalinea"/>
        <w:numPr>
          <w:ilvl w:val="0"/>
          <w:numId w:val="36"/>
        </w:numPr>
      </w:pPr>
      <w:r>
        <w:t xml:space="preserve">sturen/ontvangen/verwerken van </w:t>
      </w:r>
      <w:proofErr w:type="spellStart"/>
      <w:r>
        <w:t>floating</w:t>
      </w:r>
      <w:proofErr w:type="spellEnd"/>
      <w:r>
        <w:t xml:space="preserve"> </w:t>
      </w:r>
      <w:proofErr w:type="spellStart"/>
      <w:r>
        <w:t>car</w:t>
      </w:r>
      <w:proofErr w:type="spellEnd"/>
      <w:r>
        <w:t xml:space="preserve"> data (</w:t>
      </w:r>
      <w:proofErr w:type="spellStart"/>
      <w:r>
        <w:t>fcd</w:t>
      </w:r>
      <w:proofErr w:type="spellEnd"/>
      <w:r>
        <w:t>)</w:t>
      </w:r>
    </w:p>
    <w:p w14:paraId="52DB0B2B" w14:textId="77777777" w:rsidR="00E46B11" w:rsidRPr="00E22377" w:rsidRDefault="00E46B11" w:rsidP="00E46B11">
      <w:r>
        <w:t xml:space="preserve">Ten overvloede, interne harde koppelingen, voetgangerskoppelingen en gelijk/voorstarts blijven uiteraard wel actief in programma02. </w:t>
      </w:r>
    </w:p>
    <w:p w14:paraId="40658CB5" w14:textId="25CF607F" w:rsidR="00777D6C" w:rsidRPr="00777D6C" w:rsidRDefault="00777D6C" w:rsidP="00777D6C"/>
    <w:sectPr w:rsidR="00777D6C" w:rsidRPr="00777D6C" w:rsidSect="00867C9F">
      <w:headerReference w:type="first" r:id="rId12"/>
      <w:pgSz w:w="11906" w:h="16838" w:code="9"/>
      <w:pgMar w:top="2552" w:right="1418" w:bottom="1701" w:left="1758" w:header="709" w:footer="144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46276" w14:textId="77777777" w:rsidR="00A315B0" w:rsidRDefault="00A315B0">
      <w:r>
        <w:separator/>
      </w:r>
    </w:p>
  </w:endnote>
  <w:endnote w:type="continuationSeparator" w:id="0">
    <w:p w14:paraId="5ED7B205" w14:textId="77777777" w:rsidR="00A315B0" w:rsidRDefault="00A3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37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68"/>
    </w:tblGrid>
    <w:tr w:rsidR="00191AC3" w14:paraId="1F74E08A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3F0AE15F" w14:textId="0BF25695" w:rsidR="00191AC3" w:rsidRPr="00864CD0" w:rsidRDefault="00191AC3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 xml:space="preserve">Versie </w:t>
          </w:r>
          <w:r w:rsidR="00B222CF">
            <w:rPr>
              <w:color w:val="000000"/>
            </w:rPr>
            <w:t>1</w:t>
          </w:r>
          <w:r>
            <w:rPr>
              <w:color w:val="000000"/>
            </w:rPr>
            <w:t>.</w:t>
          </w:r>
          <w:r w:rsidR="00B222CF">
            <w:rPr>
              <w:color w:val="000000"/>
            </w:rPr>
            <w:t>0</w:t>
          </w:r>
        </w:p>
      </w:tc>
    </w:tr>
    <w:tr w:rsidR="00191AC3" w14:paraId="0B26BD4C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61D6DE9B" w14:textId="57250012" w:rsidR="00191AC3" w:rsidRPr="00864CD0" w:rsidRDefault="00191AC3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Almelo iV3060</w:t>
          </w:r>
        </w:p>
      </w:tc>
    </w:tr>
    <w:tr w:rsidR="00191AC3" w14:paraId="6692221E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6838D00B" w14:textId="77777777" w:rsidR="00191AC3" w:rsidRDefault="00191AC3" w:rsidP="00332027">
          <w:pPr>
            <w:pStyle w:val="Footer1"/>
            <w:framePr w:w="3826" w:h="1281" w:hRule="exact" w:wrap="around" w:vAnchor="page" w:hAnchor="page" w:x="6736" w:y="15395" w:anchorLock="1"/>
            <w:jc w:val="right"/>
            <w:rPr>
              <w:color w:val="000000"/>
            </w:rPr>
          </w:pPr>
          <w:r>
            <w:rPr>
              <w:color w:val="000000"/>
            </w:rPr>
            <w:t>Pre-specificatie</w:t>
          </w:r>
        </w:p>
      </w:tc>
    </w:tr>
    <w:tr w:rsidR="00191AC3" w14:paraId="4DFAE738" w14:textId="77777777" w:rsidTr="00332027">
      <w:tc>
        <w:tcPr>
          <w:tcW w:w="3768" w:type="dxa"/>
          <w:tcMar>
            <w:left w:w="0" w:type="dxa"/>
            <w:right w:w="0" w:type="dxa"/>
          </w:tcMar>
        </w:tcPr>
        <w:p w14:paraId="0F33B6DD" w14:textId="2E83257B" w:rsidR="00191AC3" w:rsidRPr="00385577" w:rsidRDefault="00191AC3" w:rsidP="0067072C">
          <w:pPr>
            <w:pStyle w:val="Footer1"/>
            <w:framePr w:w="3826" w:h="1281" w:hRule="exact" w:wrap="around" w:vAnchor="page" w:hAnchor="page" w:x="6736" w:y="15395" w:anchorLock="1"/>
            <w:jc w:val="right"/>
          </w:pPr>
          <w:r w:rsidRPr="00864CD0">
            <w:rPr>
              <w:color w:val="000000"/>
            </w:rPr>
            <w:t>Pagina</w:t>
          </w:r>
          <w:r w:rsidRPr="00385577">
            <w:t xml:space="preserve">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 w:rsidRPr="00385577">
            <w:t xml:space="preserve"> </w:t>
          </w:r>
          <w:r w:rsidRPr="00864CD0">
            <w:rPr>
              <w:color w:val="000000"/>
            </w:rPr>
            <w:t>van</w:t>
          </w:r>
          <w:r w:rsidRPr="00385577">
            <w:t xml:space="preserve"> </w:t>
          </w:r>
          <w:fldSimple w:instr=" NUMPAGES   \* MERGEFORMAT ">
            <w:r>
              <w:rPr>
                <w:noProof/>
              </w:rPr>
              <w:t>18</w:t>
            </w:r>
          </w:fldSimple>
        </w:p>
      </w:tc>
    </w:tr>
  </w:tbl>
  <w:p w14:paraId="2D852C42" w14:textId="77777777" w:rsidR="00191AC3" w:rsidRDefault="00191AC3" w:rsidP="00332027">
    <w:pPr>
      <w:framePr w:w="3826" w:h="1281" w:hRule="exact" w:wrap="around" w:vAnchor="page" w:hAnchor="page" w:x="6736" w:y="15395" w:anchorLock="1"/>
      <w:spacing w:before="60"/>
      <w:rPr>
        <w:sz w:val="16"/>
      </w:rPr>
    </w:pPr>
  </w:p>
  <w:p w14:paraId="68FF9C71" w14:textId="77777777" w:rsidR="00191AC3" w:rsidRDefault="00191AC3" w:rsidP="00D554E2">
    <w:r>
      <w:rPr>
        <w:noProof/>
      </w:rPr>
      <w:drawing>
        <wp:anchor distT="0" distB="0" distL="114300" distR="114300" simplePos="0" relativeHeight="251661312" behindDoc="0" locked="0" layoutInCell="1" allowOverlap="1" wp14:anchorId="3DA37FB6" wp14:editId="446748F3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6" name="afb_endorsement2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49667854" wp14:editId="7B23177D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17" name="afb_endorsement2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99D30" w14:textId="77777777" w:rsidR="00191AC3" w:rsidRPr="00FD5D0F" w:rsidRDefault="00191AC3" w:rsidP="00FA7253">
    <w:pPr>
      <w:framePr w:w="5664" w:h="357" w:hRule="exact" w:hSpace="181" w:wrap="around" w:vAnchor="page" w:hAnchor="page" w:x="1730" w:y="16217" w:anchorLock="1"/>
      <w:shd w:val="solid" w:color="FFFFFF" w:fill="FFFFFF"/>
      <w:rPr>
        <w:sz w:val="14"/>
        <w:szCs w:val="14"/>
      </w:rPr>
    </w:pPr>
  </w:p>
  <w:p w14:paraId="13001E2C" w14:textId="77777777" w:rsidR="00191AC3" w:rsidRDefault="00191AC3" w:rsidP="00D16506">
    <w:r>
      <w:rPr>
        <w:noProof/>
      </w:rPr>
      <w:drawing>
        <wp:anchor distT="0" distB="0" distL="114300" distR="114300" simplePos="0" relativeHeight="251678720" behindDoc="0" locked="0" layoutInCell="1" allowOverlap="1" wp14:anchorId="3E426457" wp14:editId="14102C52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0" name="afb_endorsement1_logo_gray" descr="Een_VolkerWessels_Onderneming_gray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6672" behindDoc="0" locked="0" layoutInCell="1" allowOverlap="1" wp14:anchorId="4B810554" wp14:editId="2FB6428E">
          <wp:simplePos x="0" y="0"/>
          <wp:positionH relativeFrom="page">
            <wp:posOffset>1177290</wp:posOffset>
          </wp:positionH>
          <wp:positionV relativeFrom="page">
            <wp:posOffset>10070465</wp:posOffset>
          </wp:positionV>
          <wp:extent cx="1335042" cy="261257"/>
          <wp:effectExtent l="19050" t="0" r="0" b="0"/>
          <wp:wrapNone/>
          <wp:docPr id="21" name="afb_endorsement1_logo_color" descr="Een_VolkerWessels_Onderneming_gr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n_VolkerWessels_Onderneming_gray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042" cy="2612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15993" w14:textId="77777777" w:rsidR="00A315B0" w:rsidRDefault="00A315B0">
      <w:r>
        <w:separator/>
      </w:r>
    </w:p>
  </w:footnote>
  <w:footnote w:type="continuationSeparator" w:id="0">
    <w:p w14:paraId="3A5FB3EF" w14:textId="77777777" w:rsidR="00A315B0" w:rsidRDefault="00A31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0EBE7" w14:textId="77777777" w:rsidR="00191AC3" w:rsidRDefault="00191AC3">
    <w:pPr>
      <w:pStyle w:val="Koptekst"/>
    </w:pPr>
    <w:r>
      <w:rPr>
        <w:noProof/>
      </w:rPr>
      <w:drawing>
        <wp:anchor distT="0" distB="0" distL="114300" distR="114300" simplePos="0" relativeHeight="251683840" behindDoc="0" locked="0" layoutInCell="1" allowOverlap="1" wp14:anchorId="11B98C19" wp14:editId="16406770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4" name="afb_bedrijf2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2816" behindDoc="0" locked="0" layoutInCell="1" allowOverlap="1" wp14:anchorId="3FCCEAAF" wp14:editId="335421DA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5" name="afb_bedrijf2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99D4" w14:textId="77777777" w:rsidR="00191AC3" w:rsidRDefault="00191AC3">
    <w:pPr>
      <w:pStyle w:val="Koptekst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0C49029C" wp14:editId="67F5D93C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8" name="afb_bedrijf1_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Vialis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768" behindDoc="0" locked="0" layoutInCell="1" allowOverlap="1" wp14:anchorId="5D9BC656" wp14:editId="3C14AE87">
          <wp:simplePos x="0" y="0"/>
          <wp:positionH relativeFrom="page">
            <wp:posOffset>1110343</wp:posOffset>
          </wp:positionH>
          <wp:positionV relativeFrom="page">
            <wp:posOffset>444137</wp:posOffset>
          </wp:positionV>
          <wp:extent cx="1144800" cy="648000"/>
          <wp:effectExtent l="0" t="0" r="0" b="0"/>
          <wp:wrapNone/>
          <wp:docPr id="19" name="afb_bedrijf1_logo_gray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Vialis_gra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F5533" w14:textId="77777777" w:rsidR="00191AC3" w:rsidRDefault="00191AC3">
    <w:pPr>
      <w:pStyle w:val="Koptekst"/>
      <w:rPr>
        <w:noProof/>
      </w:rPr>
    </w:pPr>
  </w:p>
  <w:p w14:paraId="513450AE" w14:textId="77777777" w:rsidR="00191AC3" w:rsidRDefault="00191AC3">
    <w:pPr>
      <w:pStyle w:val="Koptekst"/>
      <w:rPr>
        <w:noProof/>
      </w:rPr>
    </w:pPr>
  </w:p>
  <w:p w14:paraId="5F08042B" w14:textId="77777777" w:rsidR="00191AC3" w:rsidRDefault="00191AC3">
    <w:pPr>
      <w:pStyle w:val="Koptekst"/>
      <w:rPr>
        <w:noProof/>
      </w:rPr>
    </w:pPr>
  </w:p>
  <w:p w14:paraId="5194C11C" w14:textId="77777777" w:rsidR="00191AC3" w:rsidRDefault="00191AC3">
    <w:pPr>
      <w:pStyle w:val="Koptekst"/>
      <w:rPr>
        <w:noProof/>
      </w:rPr>
    </w:pPr>
  </w:p>
  <w:p w14:paraId="52C120B1" w14:textId="77777777" w:rsidR="00191AC3" w:rsidRDefault="00191AC3">
    <w:pPr>
      <w:pStyle w:val="Koptekst"/>
      <w:rPr>
        <w:noProof/>
      </w:rPr>
    </w:pPr>
  </w:p>
  <w:p w14:paraId="5610181E" w14:textId="77777777" w:rsidR="00191AC3" w:rsidRDefault="00191AC3">
    <w:pPr>
      <w:pStyle w:val="Koptekst"/>
      <w:rPr>
        <w:noProof/>
      </w:rPr>
    </w:pPr>
  </w:p>
  <w:p w14:paraId="427A0D5E" w14:textId="77777777" w:rsidR="00191AC3" w:rsidRDefault="00191AC3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078505B" wp14:editId="22AF6856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9" name="tb_adresblokhea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191AC3" w:rsidRPr="00343320" w14:paraId="21125187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7FE4CDDE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7BAB730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0" w:name="bw_bedrijfsnaam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  <w:bookmarkEnd w:id="0"/>
                              </w:p>
                            </w:tc>
                          </w:tr>
                          <w:tr w:rsidR="00191AC3" w:rsidRPr="00343320" w14:paraId="6319C43D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56CE7E82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AD83298" w14:textId="77777777" w:rsidR="00191AC3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" w:name="bw_businessunit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Mobiliteit</w:t>
                                </w:r>
                                <w:bookmarkEnd w:id="1"/>
                              </w:p>
                            </w:tc>
                          </w:tr>
                          <w:tr w:rsidR="00191AC3" w:rsidRPr="00343320" w14:paraId="48286A9A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6E8A3BE3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191AC3" w:rsidRPr="00343320" w14:paraId="00C10131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518E6897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F4F501B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2" w:name="bw_adres1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Loodsboot 15</w:t>
                                </w:r>
                                <w:bookmarkEnd w:id="2"/>
                              </w:p>
                            </w:tc>
                          </w:tr>
                          <w:tr w:rsidR="00191AC3" w:rsidRPr="00343320" w14:paraId="55960292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07575F10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DE6AD60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3" w:name="bw_adres1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3991 CJ Houten</w:t>
                                </w:r>
                                <w:bookmarkEnd w:id="3"/>
                              </w:p>
                            </w:tc>
                          </w:tr>
                          <w:tr w:rsidR="00191AC3" w:rsidRPr="00343320" w14:paraId="0DF49590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6ED7028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bookmarkStart w:id="4" w:name="bw_adres2_label"/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  <w:bookmarkEnd w:id="4"/>
                              </w:p>
                            </w:tc>
                          </w:tr>
                          <w:tr w:rsidR="00191AC3" w:rsidRPr="00343320" w14:paraId="3388AB2F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7B1A5F7E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DCE6F17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5" w:name="bw_adres2a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Postbus 184</w:t>
                                </w:r>
                                <w:bookmarkEnd w:id="5"/>
                              </w:p>
                            </w:tc>
                          </w:tr>
                          <w:tr w:rsidR="00191AC3" w:rsidRPr="00343320" w14:paraId="321F8805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1D1BFE25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5F1A3A3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6" w:name="bw_adres2b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3990 DD Houten</w:t>
                                </w:r>
                                <w:bookmarkEnd w:id="6"/>
                              </w:p>
                            </w:tc>
                          </w:tr>
                          <w:tr w:rsidR="00191AC3" w:rsidRPr="00343320" w14:paraId="0DA5DF5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7EB1FF8E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191AC3" w:rsidRPr="00343320" w14:paraId="1A47864E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2F754CFE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2177DF2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7" w:name="bw_adres3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00</w:t>
                                </w:r>
                                <w:bookmarkEnd w:id="7"/>
                              </w:p>
                            </w:tc>
                          </w:tr>
                          <w:tr w:rsidR="00191AC3" w:rsidRPr="00343320" w14:paraId="7FD25C10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4F82C90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191AC3" w:rsidRPr="00343320" w14:paraId="1E579FFC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4422C427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4CBED34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8" w:name="bw_adres4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(030) 694 35 55</w:t>
                                </w:r>
                                <w:bookmarkEnd w:id="8"/>
                              </w:p>
                            </w:tc>
                          </w:tr>
                          <w:tr w:rsidR="00191AC3" w:rsidRPr="00343320" w14:paraId="221E5D1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2A153F3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191AC3" w:rsidRPr="00343320" w14:paraId="0D702D46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1E6A7C2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8BE73E1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9" w:name="bw_adres5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  <w:bookmarkEnd w:id="9"/>
                              </w:p>
                            </w:tc>
                          </w:tr>
                          <w:tr w:rsidR="00191AC3" w:rsidRPr="00343320" w14:paraId="5752649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385992F" w14:textId="77777777" w:rsidR="00191AC3" w:rsidRPr="00343320" w:rsidRDefault="00191AC3" w:rsidP="00C60C6E">
                                <w:pPr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</w:pPr>
                                <w:r w:rsidRPr="00343320">
                                  <w:rPr>
                                    <w:b/>
                                    <w:color w:val="4CA440"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191AC3" w:rsidRPr="00343320" w14:paraId="0395DB8D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EEA0C7A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3ED59AB" w14:textId="77777777" w:rsidR="00191AC3" w:rsidRPr="00343320" w:rsidRDefault="00191AC3" w:rsidP="00A72376">
                                <w:pP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</w:pPr>
                                <w:bookmarkStart w:id="10" w:name="bw_adres6"/>
                                <w:r>
                                  <w:rPr>
                                    <w:color w:val="004884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  <w:bookmarkEnd w:id="10"/>
                              </w:p>
                            </w:tc>
                          </w:tr>
                          <w:tr w:rsidR="00191AC3" w:rsidRPr="00343320" w14:paraId="38A1187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27146F50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5FF27A7" w14:textId="77777777" w:rsidR="00191AC3" w:rsidRPr="00343320" w:rsidRDefault="00191AC3" w:rsidP="00C60C6E">
                                <w:pPr>
                                  <w:rPr>
                                    <w:color w:val="4CA440"/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17349587" w14:textId="77777777" w:rsidR="00191AC3" w:rsidRPr="00343320" w:rsidRDefault="00191AC3" w:rsidP="00C60C6E">
                          <w:pPr>
                            <w:rPr>
                              <w:color w:val="4CA44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78505B" id="_x0000_t202" coordsize="21600,21600" o:spt="202" path="m,l,21600r21600,l21600,xe">
              <v:stroke joinstyle="miter"/>
              <v:path gradientshapeok="t" o:connecttype="rect"/>
            </v:shapetype>
            <v:shape id="tb_adresblokheader" o:spid="_x0000_s1026" type="#_x0000_t202" style="position:absolute;margin-left:418.15pt;margin-top:143.75pt;width:185pt;height:186.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191AC3" w:rsidRPr="00343320" w14:paraId="21125187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7FE4CDDE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7BAB730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1" w:name="bw_bedrijfsnaam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Vialis bv</w:t>
                          </w:r>
                          <w:bookmarkEnd w:id="11"/>
                        </w:p>
                      </w:tc>
                    </w:tr>
                    <w:tr w:rsidR="00191AC3" w:rsidRPr="00343320" w14:paraId="6319C43D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56CE7E82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AD83298" w14:textId="77777777" w:rsidR="00191AC3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2" w:name="bw_businessunit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Mobiliteit</w:t>
                          </w:r>
                          <w:bookmarkEnd w:id="12"/>
                        </w:p>
                      </w:tc>
                    </w:tr>
                    <w:tr w:rsidR="00191AC3" w:rsidRPr="00343320" w14:paraId="48286A9A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6E8A3BE3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191AC3" w:rsidRPr="00343320" w14:paraId="00C10131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518E6897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F4F501B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3" w:name="bw_adres1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Loodsboot 15</w:t>
                          </w:r>
                          <w:bookmarkEnd w:id="13"/>
                        </w:p>
                      </w:tc>
                    </w:tr>
                    <w:tr w:rsidR="00191AC3" w:rsidRPr="00343320" w14:paraId="55960292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07575F10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DE6AD60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4" w:name="bw_adres1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3991 CJ Houten</w:t>
                          </w:r>
                          <w:bookmarkEnd w:id="14"/>
                        </w:p>
                      </w:tc>
                    </w:tr>
                    <w:tr w:rsidR="00191AC3" w:rsidRPr="00343320" w14:paraId="0DF49590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6ED7028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bookmarkStart w:id="15" w:name="bw_adres2_label"/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Correspondentieadres</w:t>
                          </w:r>
                          <w:bookmarkEnd w:id="15"/>
                        </w:p>
                      </w:tc>
                    </w:tr>
                    <w:tr w:rsidR="00191AC3" w:rsidRPr="00343320" w14:paraId="3388AB2F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7B1A5F7E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DCE6F17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6" w:name="bw_adres2a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Postbus 184</w:t>
                          </w:r>
                          <w:bookmarkEnd w:id="16"/>
                        </w:p>
                      </w:tc>
                    </w:tr>
                    <w:tr w:rsidR="00191AC3" w:rsidRPr="00343320" w14:paraId="321F8805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1D1BFE25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5F1A3A3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7" w:name="bw_adres2b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3990 DD Houten</w:t>
                          </w:r>
                          <w:bookmarkEnd w:id="17"/>
                        </w:p>
                      </w:tc>
                    </w:tr>
                    <w:tr w:rsidR="00191AC3" w:rsidRPr="00343320" w14:paraId="0DA5DF54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7EB1FF8E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191AC3" w:rsidRPr="00343320" w14:paraId="1A47864E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2F754CFE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2177DF2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8" w:name="bw_adres3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00</w:t>
                          </w:r>
                          <w:bookmarkEnd w:id="18"/>
                        </w:p>
                      </w:tc>
                    </w:tr>
                    <w:tr w:rsidR="00191AC3" w:rsidRPr="00343320" w14:paraId="7FD25C10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4F82C90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191AC3" w:rsidRPr="00343320" w14:paraId="1E579FFC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4422C427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4CBED34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19" w:name="bw_adres4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(030) 694 35 55</w:t>
                          </w:r>
                          <w:bookmarkEnd w:id="19"/>
                        </w:p>
                      </w:tc>
                    </w:tr>
                    <w:tr w:rsidR="00191AC3" w:rsidRPr="00343320" w14:paraId="221E5D1B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2A153F3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191AC3" w:rsidRPr="00343320" w14:paraId="0D702D46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1E6A7C2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8BE73E1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0" w:name="bw_adres5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info@vialis.nl</w:t>
                          </w:r>
                          <w:bookmarkEnd w:id="20"/>
                        </w:p>
                      </w:tc>
                    </w:tr>
                    <w:tr w:rsidR="00191AC3" w:rsidRPr="00343320" w14:paraId="57526498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385992F" w14:textId="77777777" w:rsidR="00191AC3" w:rsidRPr="00343320" w:rsidRDefault="00191AC3" w:rsidP="00C60C6E">
                          <w:pPr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</w:pPr>
                          <w:r w:rsidRPr="00343320">
                            <w:rPr>
                              <w:b/>
                              <w:color w:val="4CA440"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191AC3" w:rsidRPr="00343320" w14:paraId="0395DB8D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EEA0C7A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3ED59AB" w14:textId="77777777" w:rsidR="00191AC3" w:rsidRPr="00343320" w:rsidRDefault="00191AC3" w:rsidP="00A72376">
                          <w:pPr>
                            <w:rPr>
                              <w:color w:val="004884"/>
                              <w:sz w:val="14"/>
                              <w:szCs w:val="14"/>
                            </w:rPr>
                          </w:pPr>
                          <w:bookmarkStart w:id="21" w:name="bw_adres6"/>
                          <w:r>
                            <w:rPr>
                              <w:color w:val="004884"/>
                              <w:sz w:val="14"/>
                              <w:szCs w:val="14"/>
                            </w:rPr>
                            <w:t>www.vialis.nl</w:t>
                          </w:r>
                          <w:bookmarkEnd w:id="21"/>
                        </w:p>
                      </w:tc>
                    </w:tr>
                    <w:tr w:rsidR="00191AC3" w:rsidRPr="00343320" w14:paraId="38A11878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27146F50" w14:textId="77777777" w:rsidR="00191AC3" w:rsidRPr="00343320" w:rsidRDefault="00191AC3" w:rsidP="00C60C6E">
                          <w:pPr>
                            <w:rPr>
                              <w:color w:val="4CA440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5FF27A7" w14:textId="77777777" w:rsidR="00191AC3" w:rsidRPr="00343320" w:rsidRDefault="00191AC3" w:rsidP="00C60C6E">
                          <w:pPr>
                            <w:rPr>
                              <w:color w:val="4CA440"/>
                              <w:sz w:val="16"/>
                            </w:rPr>
                          </w:pPr>
                        </w:p>
                      </w:tc>
                    </w:tr>
                  </w:tbl>
                  <w:p w14:paraId="17349587" w14:textId="77777777" w:rsidR="00191AC3" w:rsidRPr="00343320" w:rsidRDefault="00191AC3" w:rsidP="00C60C6E">
                    <w:pPr>
                      <w:rPr>
                        <w:color w:val="4CA4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75D0F" w14:textId="77777777" w:rsidR="00191AC3" w:rsidRDefault="00191AC3">
    <w:pPr>
      <w:pStyle w:val="Koptekst"/>
      <w:rPr>
        <w:noProof/>
      </w:rPr>
    </w:pPr>
    <w:r w:rsidRPr="00195F3C">
      <w:rPr>
        <w:noProof/>
      </w:rPr>
      <w:drawing>
        <wp:anchor distT="0" distB="0" distL="114300" distR="114300" simplePos="0" relativeHeight="251675648" behindDoc="0" locked="0" layoutInCell="1" allowOverlap="1" wp14:anchorId="7E240FA8" wp14:editId="4879AA93">
          <wp:simplePos x="0" y="0"/>
          <wp:positionH relativeFrom="page">
            <wp:posOffset>1073150</wp:posOffset>
          </wp:positionH>
          <wp:positionV relativeFrom="page">
            <wp:posOffset>543560</wp:posOffset>
          </wp:positionV>
          <wp:extent cx="1148568" cy="450166"/>
          <wp:effectExtent l="19050" t="0" r="0" b="0"/>
          <wp:wrapNone/>
          <wp:docPr id="1" name="afb_bedrijf1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VialisSjablonen\Office2007\Vialis Werkgroepsjablonen\Logo\Vialis_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3600" behindDoc="0" locked="0" layoutInCell="1" allowOverlap="1" wp14:anchorId="7E919DB1" wp14:editId="335B9CC4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445" cy="447740"/>
          <wp:effectExtent l="19050" t="0" r="0" b="0"/>
          <wp:wrapNone/>
          <wp:docPr id="2" name="afb_bedrijf1_logo_color" descr="Vialis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color" descr="Vialis_color"/>
                  <pic:cNvPicPr preferRelativeResize="0"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3445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 wp14:anchorId="5C99E2A5" wp14:editId="1698ACCF">
          <wp:simplePos x="0" y="0"/>
          <wp:positionH relativeFrom="page">
            <wp:posOffset>1072187</wp:posOffset>
          </wp:positionH>
          <wp:positionV relativeFrom="page">
            <wp:posOffset>542334</wp:posOffset>
          </wp:positionV>
          <wp:extent cx="1143392" cy="447740"/>
          <wp:effectExtent l="19050" t="0" r="0" b="0"/>
          <wp:wrapNone/>
          <wp:docPr id="3" name="afb_bedrijf1_logo_gray" descr="Vialis_gray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_bedrijf1_logo_gray" descr="Vialis_gray" hidden="1"/>
                  <pic:cNvPicPr preferRelativeResize="0"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143392" cy="447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129DDA4" w14:textId="77777777" w:rsidR="00191AC3" w:rsidRDefault="00191AC3">
    <w:pPr>
      <w:pStyle w:val="Koptekst"/>
      <w:rPr>
        <w:noProof/>
      </w:rPr>
    </w:pPr>
  </w:p>
  <w:p w14:paraId="6E28CA92" w14:textId="77777777" w:rsidR="00191AC3" w:rsidRDefault="00191AC3">
    <w:pPr>
      <w:pStyle w:val="Koptekst"/>
      <w:rPr>
        <w:noProof/>
      </w:rPr>
    </w:pPr>
  </w:p>
  <w:p w14:paraId="2DF035C1" w14:textId="77777777" w:rsidR="00191AC3" w:rsidRDefault="00191AC3">
    <w:pPr>
      <w:pStyle w:val="Koptekst"/>
      <w:rPr>
        <w:noProof/>
      </w:rPr>
    </w:pPr>
  </w:p>
  <w:p w14:paraId="734B0A8C" w14:textId="77777777" w:rsidR="00191AC3" w:rsidRDefault="00191AC3">
    <w:pPr>
      <w:pStyle w:val="Koptekst"/>
      <w:rPr>
        <w:noProof/>
      </w:rPr>
    </w:pPr>
  </w:p>
  <w:p w14:paraId="20E08A1B" w14:textId="77777777" w:rsidR="00191AC3" w:rsidRDefault="00191AC3">
    <w:pPr>
      <w:pStyle w:val="Koptekst"/>
      <w:rPr>
        <w:noProof/>
      </w:rPr>
    </w:pPr>
  </w:p>
  <w:p w14:paraId="611F015A" w14:textId="77777777" w:rsidR="00191AC3" w:rsidRDefault="00191AC3">
    <w:pPr>
      <w:pStyle w:val="Koptekst"/>
      <w:rPr>
        <w:noProof/>
      </w:rPr>
    </w:pPr>
  </w:p>
  <w:p w14:paraId="7D83C7D6" w14:textId="77777777" w:rsidR="00191AC3" w:rsidRDefault="00191AC3">
    <w:pPr>
      <w:pStyle w:val="Koptekst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2A4502" wp14:editId="42A64654">
              <wp:simplePos x="0" y="0"/>
              <wp:positionH relativeFrom="page">
                <wp:posOffset>5310505</wp:posOffset>
              </wp:positionH>
              <wp:positionV relativeFrom="page">
                <wp:posOffset>1825625</wp:posOffset>
              </wp:positionV>
              <wp:extent cx="2349500" cy="2368550"/>
              <wp:effectExtent l="0" t="0" r="0" b="0"/>
              <wp:wrapNone/>
              <wp:docPr id="8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00" cy="236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3515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3"/>
                            <w:gridCol w:w="3402"/>
                          </w:tblGrid>
                          <w:tr w:rsidR="00191AC3" w14:paraId="505E4B2B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1083839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03618CAC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Vialis bv</w:t>
                                </w:r>
                              </w:p>
                            </w:tc>
                          </w:tr>
                          <w:tr w:rsidR="00191AC3" w14:paraId="7E4B18C3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C76A2A9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Bezoekadres</w:t>
                                </w:r>
                              </w:p>
                            </w:tc>
                          </w:tr>
                          <w:tr w:rsidR="00191AC3" w:rsidRPr="00494C96" w14:paraId="35808F38" w14:textId="77777777" w:rsidTr="00C60C6E">
                            <w:trPr>
                              <w:trHeight w:hRule="exact"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2201FC35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1355166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4"/>
                                    <w:szCs w:val="14"/>
                                  </w:rPr>
                                  <w:t>Oudeweg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szCs w:val="14"/>
                                  </w:rPr>
                                  <w:t xml:space="preserve"> 115</w:t>
                                </w:r>
                              </w:p>
                            </w:tc>
                          </w:tr>
                          <w:tr w:rsidR="00191AC3" w:rsidRPr="00494C96" w14:paraId="0A2B2140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20033708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662DFA9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2031 CC Haarlem</w:t>
                                </w:r>
                              </w:p>
                            </w:tc>
                          </w:tr>
                          <w:tr w:rsidR="00191AC3" w14:paraId="361AFDDA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33A75956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Correspondentieadres</w:t>
                                </w:r>
                              </w:p>
                            </w:tc>
                          </w:tr>
                          <w:tr w:rsidR="00191AC3" w14:paraId="73A76743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 w:val="restart"/>
                                <w:vAlign w:val="center"/>
                              </w:tcPr>
                              <w:p w14:paraId="44896438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65D691E2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Postbus 665</w:t>
                                </w:r>
                              </w:p>
                            </w:tc>
                          </w:tr>
                          <w:tr w:rsidR="00191AC3" w14:paraId="4432128A" w14:textId="77777777" w:rsidTr="00C60C6E">
                            <w:trPr>
                              <w:trHeight w:val="221"/>
                            </w:trPr>
                            <w:tc>
                              <w:tcPr>
                                <w:tcW w:w="113" w:type="dxa"/>
                                <w:vMerge/>
                                <w:vAlign w:val="center"/>
                              </w:tcPr>
                              <w:p w14:paraId="78315F36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191E8DC9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2003 RR Haarlem</w:t>
                                </w:r>
                              </w:p>
                            </w:tc>
                          </w:tr>
                          <w:tr w:rsidR="00191AC3" w14:paraId="6038384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4FFE0CA7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Telefoon</w:t>
                                </w:r>
                              </w:p>
                            </w:tc>
                          </w:tr>
                          <w:tr w:rsidR="00191AC3" w14:paraId="65006EC8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67D52023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763EDF10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91</w:t>
                                </w:r>
                              </w:p>
                            </w:tc>
                          </w:tr>
                          <w:tr w:rsidR="00191AC3" w14:paraId="09D8CE9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5CA6E62A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Telefax</w:t>
                                </w:r>
                              </w:p>
                            </w:tc>
                          </w:tr>
                          <w:tr w:rsidR="00191AC3" w14:paraId="57563D81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5D7A884A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40CB6E60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sz w:val="14"/>
                                    <w:szCs w:val="14"/>
                                  </w:rPr>
                                  <w:t>+31 (0)23 518 91 11</w:t>
                                </w:r>
                              </w:p>
                            </w:tc>
                          </w:tr>
                          <w:tr w:rsidR="00191AC3" w14:paraId="7D1809CF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2825588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E-mail</w:t>
                                </w:r>
                              </w:p>
                            </w:tc>
                          </w:tr>
                          <w:tr w:rsidR="00191AC3" w14:paraId="2E4EEEF4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E3D4E60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30F47C3D" w14:textId="77777777" w:rsidR="00191AC3" w:rsidRPr="00D37EF0" w:rsidRDefault="00191AC3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info@vialis.nl</w:t>
                                </w:r>
                              </w:p>
                            </w:tc>
                          </w:tr>
                          <w:tr w:rsidR="00191AC3" w14:paraId="00FA145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3515" w:type="dxa"/>
                                <w:gridSpan w:val="2"/>
                                <w:vAlign w:val="center"/>
                              </w:tcPr>
                              <w:p w14:paraId="2531C25C" w14:textId="77777777" w:rsidR="00191AC3" w:rsidRPr="00D37EF0" w:rsidRDefault="00191AC3" w:rsidP="00C60C6E">
                                <w:pPr>
                                  <w:rPr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Internet</w:t>
                                </w:r>
                              </w:p>
                            </w:tc>
                          </w:tr>
                          <w:tr w:rsidR="00191AC3" w14:paraId="7BABE947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14EB5468" w14:textId="77777777" w:rsidR="00191AC3" w:rsidRPr="00D37EF0" w:rsidRDefault="00191AC3" w:rsidP="00C60C6E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2311C47E" w14:textId="77777777" w:rsidR="00191AC3" w:rsidRPr="00D37EF0" w:rsidRDefault="00191AC3" w:rsidP="00C60C6E">
                                <w:pP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www.vialis.nl</w:t>
                                </w:r>
                              </w:p>
                            </w:tc>
                          </w:tr>
                          <w:tr w:rsidR="00191AC3" w14:paraId="17738879" w14:textId="77777777" w:rsidTr="00C60C6E">
                            <w:trPr>
                              <w:trHeight w:val="220"/>
                            </w:trPr>
                            <w:tc>
                              <w:tcPr>
                                <w:tcW w:w="113" w:type="dxa"/>
                                <w:vAlign w:val="center"/>
                              </w:tcPr>
                              <w:p w14:paraId="0D2146A3" w14:textId="77777777" w:rsidR="00191AC3" w:rsidRDefault="00191AC3" w:rsidP="00C60C6E"/>
                            </w:tc>
                            <w:tc>
                              <w:tcPr>
                                <w:tcW w:w="3402" w:type="dxa"/>
                                <w:vAlign w:val="center"/>
                              </w:tcPr>
                              <w:p w14:paraId="509FA46B" w14:textId="77777777" w:rsidR="00191AC3" w:rsidRDefault="00191AC3" w:rsidP="00C60C6E">
                                <w:pPr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</w:tr>
                        </w:tbl>
                        <w:p w14:paraId="46473724" w14:textId="77777777" w:rsidR="00191AC3" w:rsidRDefault="00191AC3" w:rsidP="00C60C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2A4502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7" type="#_x0000_t202" style="position:absolute;margin-left:418.15pt;margin-top:143.75pt;width:185pt;height:186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" stroked="f">
              <v:textbox inset="0,0,0,0">
                <w:txbxContent>
                  <w:tbl>
                    <w:tblPr>
                      <w:tblW w:w="351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"/>
                      <w:gridCol w:w="3402"/>
                    </w:tblGrid>
                    <w:tr w:rsidR="00191AC3" w14:paraId="505E4B2B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1083839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03618CAC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Vialis bv</w:t>
                          </w:r>
                        </w:p>
                      </w:tc>
                    </w:tr>
                    <w:tr w:rsidR="00191AC3" w14:paraId="7E4B18C3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C76A2A9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Bezoekadres</w:t>
                          </w:r>
                        </w:p>
                      </w:tc>
                    </w:tr>
                    <w:tr w:rsidR="00191AC3" w:rsidRPr="00494C96" w14:paraId="35808F38" w14:textId="77777777" w:rsidTr="00C60C6E">
                      <w:trPr>
                        <w:trHeight w:hRule="exact"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2201FC35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1355166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Oudeweg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115</w:t>
                          </w:r>
                        </w:p>
                      </w:tc>
                    </w:tr>
                    <w:tr w:rsidR="00191AC3" w:rsidRPr="00494C96" w14:paraId="0A2B2140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20033708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662DFA9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2031 CC Haarlem</w:t>
                          </w:r>
                        </w:p>
                      </w:tc>
                    </w:tr>
                    <w:tr w:rsidR="00191AC3" w14:paraId="361AFDDA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33A75956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Correspondentieadres</w:t>
                          </w:r>
                        </w:p>
                      </w:tc>
                    </w:tr>
                    <w:tr w:rsidR="00191AC3" w14:paraId="73A76743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 w:val="restart"/>
                          <w:vAlign w:val="center"/>
                        </w:tcPr>
                        <w:p w14:paraId="44896438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65D691E2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Postbus 665</w:t>
                          </w:r>
                        </w:p>
                      </w:tc>
                    </w:tr>
                    <w:tr w:rsidR="00191AC3" w14:paraId="4432128A" w14:textId="77777777" w:rsidTr="00C60C6E">
                      <w:trPr>
                        <w:trHeight w:val="221"/>
                      </w:trPr>
                      <w:tc>
                        <w:tcPr>
                          <w:tcW w:w="113" w:type="dxa"/>
                          <w:vMerge/>
                          <w:vAlign w:val="center"/>
                        </w:tcPr>
                        <w:p w14:paraId="78315F36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191E8DC9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2003 RR Haarlem</w:t>
                          </w:r>
                        </w:p>
                      </w:tc>
                    </w:tr>
                    <w:tr w:rsidR="00191AC3" w14:paraId="6038384F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4FFE0CA7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Telefoon</w:t>
                          </w:r>
                        </w:p>
                      </w:tc>
                    </w:tr>
                    <w:tr w:rsidR="00191AC3" w14:paraId="65006EC8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67D52023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763EDF10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91</w:t>
                          </w:r>
                        </w:p>
                      </w:tc>
                    </w:tr>
                    <w:tr w:rsidR="00191AC3" w14:paraId="09D8CE99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5CA6E62A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Telefax</w:t>
                          </w:r>
                        </w:p>
                      </w:tc>
                    </w:tr>
                    <w:tr w:rsidR="00191AC3" w14:paraId="57563D81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5D7A884A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40CB6E60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+31 (0)23 518 91 11</w:t>
                          </w:r>
                        </w:p>
                      </w:tc>
                    </w:tr>
                    <w:tr w:rsidR="00191AC3" w14:paraId="7D1809CF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2825588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E-mail</w:t>
                          </w:r>
                        </w:p>
                      </w:tc>
                    </w:tr>
                    <w:tr w:rsidR="00191AC3" w14:paraId="2E4EEEF4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E3D4E60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30F47C3D" w14:textId="77777777" w:rsidR="00191AC3" w:rsidRPr="00D37EF0" w:rsidRDefault="00191AC3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info@vialis.nl</w:t>
                          </w:r>
                        </w:p>
                      </w:tc>
                    </w:tr>
                    <w:tr w:rsidR="00191AC3" w14:paraId="00FA1459" w14:textId="77777777" w:rsidTr="00C60C6E">
                      <w:trPr>
                        <w:trHeight w:val="220"/>
                      </w:trPr>
                      <w:tc>
                        <w:tcPr>
                          <w:tcW w:w="3515" w:type="dxa"/>
                          <w:gridSpan w:val="2"/>
                          <w:vAlign w:val="center"/>
                        </w:tcPr>
                        <w:p w14:paraId="2531C25C" w14:textId="77777777" w:rsidR="00191AC3" w:rsidRPr="00D37EF0" w:rsidRDefault="00191AC3" w:rsidP="00C60C6E">
                          <w:pPr>
                            <w:rPr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Internet</w:t>
                          </w:r>
                        </w:p>
                      </w:tc>
                    </w:tr>
                    <w:tr w:rsidR="00191AC3" w14:paraId="7BABE947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14EB5468" w14:textId="77777777" w:rsidR="00191AC3" w:rsidRPr="00D37EF0" w:rsidRDefault="00191AC3" w:rsidP="00C60C6E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2311C47E" w14:textId="77777777" w:rsidR="00191AC3" w:rsidRPr="00D37EF0" w:rsidRDefault="00191AC3" w:rsidP="00C60C6E">
                          <w:pPr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www.vialis.nl</w:t>
                          </w:r>
                        </w:p>
                      </w:tc>
                    </w:tr>
                    <w:tr w:rsidR="00191AC3" w14:paraId="17738879" w14:textId="77777777" w:rsidTr="00C60C6E">
                      <w:trPr>
                        <w:trHeight w:val="220"/>
                      </w:trPr>
                      <w:tc>
                        <w:tcPr>
                          <w:tcW w:w="113" w:type="dxa"/>
                          <w:vAlign w:val="center"/>
                        </w:tcPr>
                        <w:p w14:paraId="0D2146A3" w14:textId="77777777" w:rsidR="00191AC3" w:rsidRDefault="00191AC3" w:rsidP="00C60C6E"/>
                      </w:tc>
                      <w:tc>
                        <w:tcPr>
                          <w:tcW w:w="3402" w:type="dxa"/>
                          <w:vAlign w:val="center"/>
                        </w:tcPr>
                        <w:p w14:paraId="509FA46B" w14:textId="77777777" w:rsidR="00191AC3" w:rsidRDefault="00191AC3" w:rsidP="00C60C6E">
                          <w:pPr>
                            <w:rPr>
                              <w:sz w:val="16"/>
                            </w:rPr>
                          </w:pPr>
                        </w:p>
                      </w:tc>
                    </w:tr>
                  </w:tbl>
                  <w:p w14:paraId="46473724" w14:textId="77777777" w:rsidR="00191AC3" w:rsidRDefault="00191AC3" w:rsidP="00C60C6E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9205D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C357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C4F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CCF63C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8CA33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29F3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C00476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8CF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6C81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50232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00E14"/>
    <w:multiLevelType w:val="hybridMultilevel"/>
    <w:tmpl w:val="87729A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611E73"/>
    <w:multiLevelType w:val="hybridMultilevel"/>
    <w:tmpl w:val="AD0E84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B57AA"/>
    <w:multiLevelType w:val="hybridMultilevel"/>
    <w:tmpl w:val="DDC42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D5FCC"/>
    <w:multiLevelType w:val="hybridMultilevel"/>
    <w:tmpl w:val="AF5CD5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A6A9D"/>
    <w:multiLevelType w:val="hybridMultilevel"/>
    <w:tmpl w:val="D91CB8B4"/>
    <w:lvl w:ilvl="0" w:tplc="7C6E21C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A0093"/>
    <w:multiLevelType w:val="multilevel"/>
    <w:tmpl w:val="A65E0DD6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40"/>
        <w:szCs w:val="4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06"/>
        </w:tabs>
        <w:ind w:left="1106" w:hanging="1106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389"/>
        </w:tabs>
        <w:ind w:left="1389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6" w15:restartNumberingAfterBreak="0">
    <w:nsid w:val="25346B86"/>
    <w:multiLevelType w:val="hybridMultilevel"/>
    <w:tmpl w:val="62B8BBF8"/>
    <w:lvl w:ilvl="0" w:tplc="30BAC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F7903"/>
    <w:multiLevelType w:val="hybridMultilevel"/>
    <w:tmpl w:val="690A09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30096"/>
    <w:multiLevelType w:val="hybridMultilevel"/>
    <w:tmpl w:val="AD0E84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F4DFD"/>
    <w:multiLevelType w:val="hybridMultilevel"/>
    <w:tmpl w:val="765E6C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27F8B"/>
    <w:multiLevelType w:val="hybridMultilevel"/>
    <w:tmpl w:val="7B887F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042AA"/>
    <w:multiLevelType w:val="hybridMultilevel"/>
    <w:tmpl w:val="828A6B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1B2670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4C110E8"/>
    <w:multiLevelType w:val="hybridMultilevel"/>
    <w:tmpl w:val="872C1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55387"/>
    <w:multiLevelType w:val="hybridMultilevel"/>
    <w:tmpl w:val="780279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04DDF"/>
    <w:multiLevelType w:val="hybridMultilevel"/>
    <w:tmpl w:val="ABBE1C1E"/>
    <w:lvl w:ilvl="0" w:tplc="72BE6B16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D76DFF"/>
    <w:multiLevelType w:val="multilevel"/>
    <w:tmpl w:val="100030DA"/>
    <w:lvl w:ilvl="0">
      <w:start w:val="1"/>
      <w:numFmt w:val="decimal"/>
      <w:suff w:val="space"/>
      <w:lvlText w:val="Hoofdstuk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80C2DC1"/>
    <w:multiLevelType w:val="hybridMultilevel"/>
    <w:tmpl w:val="052841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96922"/>
    <w:multiLevelType w:val="hybridMultilevel"/>
    <w:tmpl w:val="F1DE652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95D86"/>
    <w:multiLevelType w:val="hybridMultilevel"/>
    <w:tmpl w:val="610EB2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D5111A"/>
    <w:multiLevelType w:val="hybridMultilevel"/>
    <w:tmpl w:val="AD0E84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D71A8"/>
    <w:multiLevelType w:val="multilevel"/>
    <w:tmpl w:val="BA22647E"/>
    <w:lvl w:ilvl="0">
      <w:numFmt w:val="bullet"/>
      <w:pStyle w:val="Lijs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Text w:val=""/>
      <w:lvlJc w:val="left"/>
      <w:pPr>
        <w:tabs>
          <w:tab w:val="num" w:pos="1933"/>
        </w:tabs>
        <w:ind w:left="1933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53"/>
        </w:tabs>
        <w:ind w:left="265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373"/>
        </w:tabs>
        <w:ind w:left="3373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93"/>
        </w:tabs>
        <w:ind w:left="4093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13"/>
        </w:tabs>
        <w:ind w:left="481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33"/>
        </w:tabs>
        <w:ind w:left="5533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253" w:hanging="360"/>
      </w:pPr>
      <w:rPr>
        <w:rFonts w:hint="default"/>
      </w:rPr>
    </w:lvl>
  </w:abstractNum>
  <w:abstractNum w:abstractNumId="32" w15:restartNumberingAfterBreak="0">
    <w:nsid w:val="6E963ACE"/>
    <w:multiLevelType w:val="hybridMultilevel"/>
    <w:tmpl w:val="61AC90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87BDC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2D104D2"/>
    <w:multiLevelType w:val="hybridMultilevel"/>
    <w:tmpl w:val="3940CF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E3CB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A2D5510"/>
    <w:multiLevelType w:val="hybridMultilevel"/>
    <w:tmpl w:val="3C587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35"/>
  </w:num>
  <w:num w:numId="4">
    <w:abstractNumId w:val="31"/>
  </w:num>
  <w:num w:numId="5">
    <w:abstractNumId w:val="15"/>
  </w:num>
  <w:num w:numId="6">
    <w:abstractNumId w:val="2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4"/>
  </w:num>
  <w:num w:numId="19">
    <w:abstractNumId w:val="34"/>
  </w:num>
  <w:num w:numId="20">
    <w:abstractNumId w:val="29"/>
  </w:num>
  <w:num w:numId="21">
    <w:abstractNumId w:val="36"/>
  </w:num>
  <w:num w:numId="22">
    <w:abstractNumId w:val="30"/>
  </w:num>
  <w:num w:numId="23">
    <w:abstractNumId w:val="16"/>
  </w:num>
  <w:num w:numId="24">
    <w:abstractNumId w:val="10"/>
  </w:num>
  <w:num w:numId="25">
    <w:abstractNumId w:val="32"/>
  </w:num>
  <w:num w:numId="26">
    <w:abstractNumId w:val="24"/>
  </w:num>
  <w:num w:numId="27">
    <w:abstractNumId w:val="19"/>
  </w:num>
  <w:num w:numId="28">
    <w:abstractNumId w:val="20"/>
  </w:num>
  <w:num w:numId="29">
    <w:abstractNumId w:val="12"/>
  </w:num>
  <w:num w:numId="30">
    <w:abstractNumId w:val="13"/>
  </w:num>
  <w:num w:numId="31">
    <w:abstractNumId w:val="28"/>
  </w:num>
  <w:num w:numId="32">
    <w:abstractNumId w:val="23"/>
  </w:num>
  <w:num w:numId="33">
    <w:abstractNumId w:val="18"/>
  </w:num>
  <w:num w:numId="34">
    <w:abstractNumId w:val="11"/>
  </w:num>
  <w:num w:numId="35">
    <w:abstractNumId w:val="27"/>
  </w:num>
  <w:num w:numId="36">
    <w:abstractNumId w:val="21"/>
  </w:num>
  <w:num w:numId="3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8E6"/>
    <w:rsid w:val="00000428"/>
    <w:rsid w:val="00011D2F"/>
    <w:rsid w:val="00015BD8"/>
    <w:rsid w:val="0002229A"/>
    <w:rsid w:val="00024BA7"/>
    <w:rsid w:val="0002586C"/>
    <w:rsid w:val="00027077"/>
    <w:rsid w:val="00035B2B"/>
    <w:rsid w:val="00037EF0"/>
    <w:rsid w:val="00040EAE"/>
    <w:rsid w:val="00045BCF"/>
    <w:rsid w:val="0004720B"/>
    <w:rsid w:val="00047569"/>
    <w:rsid w:val="00062DD4"/>
    <w:rsid w:val="00065121"/>
    <w:rsid w:val="00066219"/>
    <w:rsid w:val="000733D4"/>
    <w:rsid w:val="00074361"/>
    <w:rsid w:val="00077223"/>
    <w:rsid w:val="00090A0C"/>
    <w:rsid w:val="000951BE"/>
    <w:rsid w:val="000A0C42"/>
    <w:rsid w:val="000A1049"/>
    <w:rsid w:val="000A1461"/>
    <w:rsid w:val="000A3A50"/>
    <w:rsid w:val="000A432E"/>
    <w:rsid w:val="000A4A71"/>
    <w:rsid w:val="000A4D96"/>
    <w:rsid w:val="000A7149"/>
    <w:rsid w:val="000B5491"/>
    <w:rsid w:val="000D2540"/>
    <w:rsid w:val="000D265D"/>
    <w:rsid w:val="000D6ED4"/>
    <w:rsid w:val="000E205F"/>
    <w:rsid w:val="000E58AC"/>
    <w:rsid w:val="000F1EF9"/>
    <w:rsid w:val="000F2DD2"/>
    <w:rsid w:val="001066F5"/>
    <w:rsid w:val="00110A31"/>
    <w:rsid w:val="00113EDE"/>
    <w:rsid w:val="00114B44"/>
    <w:rsid w:val="00115C6A"/>
    <w:rsid w:val="00117909"/>
    <w:rsid w:val="001260D0"/>
    <w:rsid w:val="001270EE"/>
    <w:rsid w:val="00127F64"/>
    <w:rsid w:val="0013323C"/>
    <w:rsid w:val="00141229"/>
    <w:rsid w:val="001474BC"/>
    <w:rsid w:val="00147755"/>
    <w:rsid w:val="00152FC7"/>
    <w:rsid w:val="001530EA"/>
    <w:rsid w:val="00153A31"/>
    <w:rsid w:val="00160CDB"/>
    <w:rsid w:val="001618D0"/>
    <w:rsid w:val="00162E2F"/>
    <w:rsid w:val="001663B6"/>
    <w:rsid w:val="0017009A"/>
    <w:rsid w:val="00171F7D"/>
    <w:rsid w:val="00176E49"/>
    <w:rsid w:val="0018244F"/>
    <w:rsid w:val="00186DF9"/>
    <w:rsid w:val="001900F3"/>
    <w:rsid w:val="0019043E"/>
    <w:rsid w:val="00191AC3"/>
    <w:rsid w:val="00195F3C"/>
    <w:rsid w:val="001966A9"/>
    <w:rsid w:val="00197374"/>
    <w:rsid w:val="001A6102"/>
    <w:rsid w:val="001B6578"/>
    <w:rsid w:val="001B74AB"/>
    <w:rsid w:val="001C22C0"/>
    <w:rsid w:val="001C3D97"/>
    <w:rsid w:val="001C446D"/>
    <w:rsid w:val="001D0AFB"/>
    <w:rsid w:val="001D0D89"/>
    <w:rsid w:val="001D3C0F"/>
    <w:rsid w:val="001D4D4E"/>
    <w:rsid w:val="001D539E"/>
    <w:rsid w:val="001F23D4"/>
    <w:rsid w:val="001F3E61"/>
    <w:rsid w:val="001F6B92"/>
    <w:rsid w:val="0020147E"/>
    <w:rsid w:val="00201E60"/>
    <w:rsid w:val="00206156"/>
    <w:rsid w:val="00206C4A"/>
    <w:rsid w:val="002115A7"/>
    <w:rsid w:val="00214CE6"/>
    <w:rsid w:val="002331FB"/>
    <w:rsid w:val="00234688"/>
    <w:rsid w:val="00234C97"/>
    <w:rsid w:val="00237617"/>
    <w:rsid w:val="00247A71"/>
    <w:rsid w:val="00252479"/>
    <w:rsid w:val="002527AA"/>
    <w:rsid w:val="00256A4A"/>
    <w:rsid w:val="00262520"/>
    <w:rsid w:val="002649D8"/>
    <w:rsid w:val="0027028D"/>
    <w:rsid w:val="00271E25"/>
    <w:rsid w:val="0027519E"/>
    <w:rsid w:val="00276E8E"/>
    <w:rsid w:val="00280F57"/>
    <w:rsid w:val="002817ED"/>
    <w:rsid w:val="00284FD3"/>
    <w:rsid w:val="00290823"/>
    <w:rsid w:val="00290976"/>
    <w:rsid w:val="00295820"/>
    <w:rsid w:val="0029659B"/>
    <w:rsid w:val="002A45A8"/>
    <w:rsid w:val="002B589F"/>
    <w:rsid w:val="002B6F34"/>
    <w:rsid w:val="002C36D5"/>
    <w:rsid w:val="002C378D"/>
    <w:rsid w:val="002C58C6"/>
    <w:rsid w:val="002C7028"/>
    <w:rsid w:val="002C7710"/>
    <w:rsid w:val="002D0010"/>
    <w:rsid w:val="002D0FE4"/>
    <w:rsid w:val="002D1F42"/>
    <w:rsid w:val="002D33B1"/>
    <w:rsid w:val="002D3C4B"/>
    <w:rsid w:val="002D4741"/>
    <w:rsid w:val="002E107B"/>
    <w:rsid w:val="002E2264"/>
    <w:rsid w:val="002E4BAB"/>
    <w:rsid w:val="002F0FA1"/>
    <w:rsid w:val="002F656E"/>
    <w:rsid w:val="00300400"/>
    <w:rsid w:val="00300AB8"/>
    <w:rsid w:val="0030533C"/>
    <w:rsid w:val="0030740D"/>
    <w:rsid w:val="003110E5"/>
    <w:rsid w:val="003115D6"/>
    <w:rsid w:val="00315306"/>
    <w:rsid w:val="0031542E"/>
    <w:rsid w:val="00317E54"/>
    <w:rsid w:val="0032231F"/>
    <w:rsid w:val="00322BB6"/>
    <w:rsid w:val="00330775"/>
    <w:rsid w:val="00331C40"/>
    <w:rsid w:val="00332027"/>
    <w:rsid w:val="0033250D"/>
    <w:rsid w:val="00334059"/>
    <w:rsid w:val="003378CA"/>
    <w:rsid w:val="0034065A"/>
    <w:rsid w:val="00343320"/>
    <w:rsid w:val="00344F9C"/>
    <w:rsid w:val="003468AF"/>
    <w:rsid w:val="00347194"/>
    <w:rsid w:val="00347B1F"/>
    <w:rsid w:val="003528C2"/>
    <w:rsid w:val="00353556"/>
    <w:rsid w:val="003561C0"/>
    <w:rsid w:val="003572C1"/>
    <w:rsid w:val="00357650"/>
    <w:rsid w:val="003639F3"/>
    <w:rsid w:val="00366924"/>
    <w:rsid w:val="00370AAA"/>
    <w:rsid w:val="003748BB"/>
    <w:rsid w:val="003821A7"/>
    <w:rsid w:val="00385577"/>
    <w:rsid w:val="0039051C"/>
    <w:rsid w:val="0039186A"/>
    <w:rsid w:val="003918E6"/>
    <w:rsid w:val="003921E4"/>
    <w:rsid w:val="00392B0C"/>
    <w:rsid w:val="00392DA7"/>
    <w:rsid w:val="00392DF6"/>
    <w:rsid w:val="00394374"/>
    <w:rsid w:val="00394732"/>
    <w:rsid w:val="0039679B"/>
    <w:rsid w:val="00397221"/>
    <w:rsid w:val="003A0A7F"/>
    <w:rsid w:val="003A2117"/>
    <w:rsid w:val="003A3762"/>
    <w:rsid w:val="003A5C43"/>
    <w:rsid w:val="003A7846"/>
    <w:rsid w:val="003B4D8D"/>
    <w:rsid w:val="003C2664"/>
    <w:rsid w:val="003C2D68"/>
    <w:rsid w:val="003C734F"/>
    <w:rsid w:val="003D247C"/>
    <w:rsid w:val="003D4677"/>
    <w:rsid w:val="003D7DD3"/>
    <w:rsid w:val="003E1EEB"/>
    <w:rsid w:val="003E2466"/>
    <w:rsid w:val="003E6916"/>
    <w:rsid w:val="003F35FE"/>
    <w:rsid w:val="003F5A7A"/>
    <w:rsid w:val="003F62C5"/>
    <w:rsid w:val="00400F10"/>
    <w:rsid w:val="00423197"/>
    <w:rsid w:val="00423B53"/>
    <w:rsid w:val="004301F4"/>
    <w:rsid w:val="00440847"/>
    <w:rsid w:val="004433FE"/>
    <w:rsid w:val="00464A5C"/>
    <w:rsid w:val="00474FED"/>
    <w:rsid w:val="0049289E"/>
    <w:rsid w:val="004937FD"/>
    <w:rsid w:val="00493A5C"/>
    <w:rsid w:val="00494C96"/>
    <w:rsid w:val="00495A0D"/>
    <w:rsid w:val="00495A85"/>
    <w:rsid w:val="00495F4C"/>
    <w:rsid w:val="0049629C"/>
    <w:rsid w:val="004A31D9"/>
    <w:rsid w:val="004A3589"/>
    <w:rsid w:val="004A5744"/>
    <w:rsid w:val="004B0B96"/>
    <w:rsid w:val="004B267E"/>
    <w:rsid w:val="004B69DC"/>
    <w:rsid w:val="004B795F"/>
    <w:rsid w:val="004C4D26"/>
    <w:rsid w:val="004C6876"/>
    <w:rsid w:val="004D1A53"/>
    <w:rsid w:val="004D571F"/>
    <w:rsid w:val="004E08DF"/>
    <w:rsid w:val="004E1461"/>
    <w:rsid w:val="004E1510"/>
    <w:rsid w:val="004E70DC"/>
    <w:rsid w:val="004F1397"/>
    <w:rsid w:val="004F2004"/>
    <w:rsid w:val="004F25BB"/>
    <w:rsid w:val="004F4337"/>
    <w:rsid w:val="0052574F"/>
    <w:rsid w:val="00527DDE"/>
    <w:rsid w:val="0053212E"/>
    <w:rsid w:val="005340EF"/>
    <w:rsid w:val="0054039E"/>
    <w:rsid w:val="005427FB"/>
    <w:rsid w:val="00542AD7"/>
    <w:rsid w:val="00550073"/>
    <w:rsid w:val="00556035"/>
    <w:rsid w:val="005679AE"/>
    <w:rsid w:val="00572F43"/>
    <w:rsid w:val="00581287"/>
    <w:rsid w:val="005814A7"/>
    <w:rsid w:val="0058162E"/>
    <w:rsid w:val="00582546"/>
    <w:rsid w:val="00583900"/>
    <w:rsid w:val="00584D95"/>
    <w:rsid w:val="0058681A"/>
    <w:rsid w:val="0059000C"/>
    <w:rsid w:val="00594E14"/>
    <w:rsid w:val="00597D99"/>
    <w:rsid w:val="005A62AE"/>
    <w:rsid w:val="005A7A4C"/>
    <w:rsid w:val="005B2B51"/>
    <w:rsid w:val="005B6335"/>
    <w:rsid w:val="005D199D"/>
    <w:rsid w:val="005D70C2"/>
    <w:rsid w:val="005E0121"/>
    <w:rsid w:val="005F6D96"/>
    <w:rsid w:val="0060483D"/>
    <w:rsid w:val="00606F87"/>
    <w:rsid w:val="006104ED"/>
    <w:rsid w:val="00613752"/>
    <w:rsid w:val="00615324"/>
    <w:rsid w:val="0061660F"/>
    <w:rsid w:val="00616FF6"/>
    <w:rsid w:val="00621F03"/>
    <w:rsid w:val="006226C2"/>
    <w:rsid w:val="0062371F"/>
    <w:rsid w:val="00630B58"/>
    <w:rsid w:val="0063134B"/>
    <w:rsid w:val="00631AEC"/>
    <w:rsid w:val="006320F7"/>
    <w:rsid w:val="00632B1B"/>
    <w:rsid w:val="00633CF5"/>
    <w:rsid w:val="0064066F"/>
    <w:rsid w:val="00641656"/>
    <w:rsid w:val="006453FE"/>
    <w:rsid w:val="00645BC0"/>
    <w:rsid w:val="00647439"/>
    <w:rsid w:val="006476B4"/>
    <w:rsid w:val="0065066A"/>
    <w:rsid w:val="00651A9D"/>
    <w:rsid w:val="00654ACE"/>
    <w:rsid w:val="00655BBC"/>
    <w:rsid w:val="006628A4"/>
    <w:rsid w:val="00662F8C"/>
    <w:rsid w:val="00665EB0"/>
    <w:rsid w:val="006677F7"/>
    <w:rsid w:val="0067072C"/>
    <w:rsid w:val="00674835"/>
    <w:rsid w:val="00677871"/>
    <w:rsid w:val="00677FC8"/>
    <w:rsid w:val="00686DCD"/>
    <w:rsid w:val="006872D7"/>
    <w:rsid w:val="006A0E4A"/>
    <w:rsid w:val="006A45D9"/>
    <w:rsid w:val="006B44AE"/>
    <w:rsid w:val="006B51EB"/>
    <w:rsid w:val="006B68DE"/>
    <w:rsid w:val="006C038A"/>
    <w:rsid w:val="006C04B0"/>
    <w:rsid w:val="006C3296"/>
    <w:rsid w:val="006C7134"/>
    <w:rsid w:val="006D14DE"/>
    <w:rsid w:val="006D16E3"/>
    <w:rsid w:val="006D1A9A"/>
    <w:rsid w:val="006D25FB"/>
    <w:rsid w:val="006D39ED"/>
    <w:rsid w:val="006D75A1"/>
    <w:rsid w:val="006E1994"/>
    <w:rsid w:val="006E52F3"/>
    <w:rsid w:val="006E55F1"/>
    <w:rsid w:val="006E62C0"/>
    <w:rsid w:val="006F1B4F"/>
    <w:rsid w:val="006F1C55"/>
    <w:rsid w:val="006F2E8D"/>
    <w:rsid w:val="006F2FEC"/>
    <w:rsid w:val="006F3BB1"/>
    <w:rsid w:val="00705A01"/>
    <w:rsid w:val="00706F0A"/>
    <w:rsid w:val="00710C94"/>
    <w:rsid w:val="007119D8"/>
    <w:rsid w:val="007142A4"/>
    <w:rsid w:val="00714973"/>
    <w:rsid w:val="00720567"/>
    <w:rsid w:val="00725C63"/>
    <w:rsid w:val="00727D40"/>
    <w:rsid w:val="0073147B"/>
    <w:rsid w:val="007315B9"/>
    <w:rsid w:val="00737C11"/>
    <w:rsid w:val="00744822"/>
    <w:rsid w:val="00753D48"/>
    <w:rsid w:val="00761E0B"/>
    <w:rsid w:val="00762EA7"/>
    <w:rsid w:val="0076452C"/>
    <w:rsid w:val="00773220"/>
    <w:rsid w:val="007740C5"/>
    <w:rsid w:val="0077415A"/>
    <w:rsid w:val="00775AEF"/>
    <w:rsid w:val="00776D0A"/>
    <w:rsid w:val="00777D6C"/>
    <w:rsid w:val="00782544"/>
    <w:rsid w:val="00790CDB"/>
    <w:rsid w:val="00791335"/>
    <w:rsid w:val="00791CAE"/>
    <w:rsid w:val="0079490E"/>
    <w:rsid w:val="00795985"/>
    <w:rsid w:val="00795F37"/>
    <w:rsid w:val="007A2CF1"/>
    <w:rsid w:val="007A448A"/>
    <w:rsid w:val="007A652C"/>
    <w:rsid w:val="007B406A"/>
    <w:rsid w:val="007B6711"/>
    <w:rsid w:val="007C4719"/>
    <w:rsid w:val="007C4973"/>
    <w:rsid w:val="007C5BDB"/>
    <w:rsid w:val="007D0FFC"/>
    <w:rsid w:val="007D1811"/>
    <w:rsid w:val="007D1F92"/>
    <w:rsid w:val="007D4DE3"/>
    <w:rsid w:val="007E25DD"/>
    <w:rsid w:val="007E57FF"/>
    <w:rsid w:val="007E74E0"/>
    <w:rsid w:val="007F6C10"/>
    <w:rsid w:val="00801F1B"/>
    <w:rsid w:val="00820409"/>
    <w:rsid w:val="0082799F"/>
    <w:rsid w:val="0083334B"/>
    <w:rsid w:val="008347C7"/>
    <w:rsid w:val="00835A6A"/>
    <w:rsid w:val="00844A19"/>
    <w:rsid w:val="008466FA"/>
    <w:rsid w:val="00850DDC"/>
    <w:rsid w:val="008513E6"/>
    <w:rsid w:val="008603A3"/>
    <w:rsid w:val="008626A4"/>
    <w:rsid w:val="00864CD0"/>
    <w:rsid w:val="008659B0"/>
    <w:rsid w:val="008670FE"/>
    <w:rsid w:val="008673D3"/>
    <w:rsid w:val="008675AF"/>
    <w:rsid w:val="00867C9F"/>
    <w:rsid w:val="00870C6C"/>
    <w:rsid w:val="00872681"/>
    <w:rsid w:val="008740B4"/>
    <w:rsid w:val="008810DC"/>
    <w:rsid w:val="00883A2D"/>
    <w:rsid w:val="00887F03"/>
    <w:rsid w:val="00891679"/>
    <w:rsid w:val="00891CF2"/>
    <w:rsid w:val="008A1E57"/>
    <w:rsid w:val="008A3689"/>
    <w:rsid w:val="008A43F8"/>
    <w:rsid w:val="008A733B"/>
    <w:rsid w:val="008B5BD6"/>
    <w:rsid w:val="008B6A0C"/>
    <w:rsid w:val="008B6B41"/>
    <w:rsid w:val="008B7D21"/>
    <w:rsid w:val="008C3DD5"/>
    <w:rsid w:val="008C4BBF"/>
    <w:rsid w:val="008C71D7"/>
    <w:rsid w:val="008C732F"/>
    <w:rsid w:val="008C7A8D"/>
    <w:rsid w:val="008D2516"/>
    <w:rsid w:val="008E2608"/>
    <w:rsid w:val="008E35CC"/>
    <w:rsid w:val="008E677C"/>
    <w:rsid w:val="008E7C5E"/>
    <w:rsid w:val="008F0D6E"/>
    <w:rsid w:val="008F637B"/>
    <w:rsid w:val="008F64EF"/>
    <w:rsid w:val="00902008"/>
    <w:rsid w:val="0090245A"/>
    <w:rsid w:val="00902896"/>
    <w:rsid w:val="00903325"/>
    <w:rsid w:val="00906AA7"/>
    <w:rsid w:val="00907CCD"/>
    <w:rsid w:val="00910EFB"/>
    <w:rsid w:val="009116FB"/>
    <w:rsid w:val="00915607"/>
    <w:rsid w:val="00922296"/>
    <w:rsid w:val="009253B9"/>
    <w:rsid w:val="00933C84"/>
    <w:rsid w:val="00935B68"/>
    <w:rsid w:val="00941CD0"/>
    <w:rsid w:val="00951071"/>
    <w:rsid w:val="00953C26"/>
    <w:rsid w:val="0095751D"/>
    <w:rsid w:val="009633F3"/>
    <w:rsid w:val="00974A73"/>
    <w:rsid w:val="00974E6E"/>
    <w:rsid w:val="00976B84"/>
    <w:rsid w:val="009814E4"/>
    <w:rsid w:val="00983981"/>
    <w:rsid w:val="009A2EBD"/>
    <w:rsid w:val="009A45CC"/>
    <w:rsid w:val="009A4D8D"/>
    <w:rsid w:val="009A5FED"/>
    <w:rsid w:val="009A7F41"/>
    <w:rsid w:val="009B48D5"/>
    <w:rsid w:val="009B6858"/>
    <w:rsid w:val="009C1B45"/>
    <w:rsid w:val="009C292C"/>
    <w:rsid w:val="009C2D90"/>
    <w:rsid w:val="009C5524"/>
    <w:rsid w:val="009C5994"/>
    <w:rsid w:val="009D11FD"/>
    <w:rsid w:val="009D139F"/>
    <w:rsid w:val="009D2B46"/>
    <w:rsid w:val="009D4770"/>
    <w:rsid w:val="009E0D5E"/>
    <w:rsid w:val="009E2738"/>
    <w:rsid w:val="009E2BD9"/>
    <w:rsid w:val="009E5F94"/>
    <w:rsid w:val="009E6F0E"/>
    <w:rsid w:val="009F578E"/>
    <w:rsid w:val="009F7DA2"/>
    <w:rsid w:val="00A009A4"/>
    <w:rsid w:val="00A01688"/>
    <w:rsid w:val="00A01DCE"/>
    <w:rsid w:val="00A02A87"/>
    <w:rsid w:val="00A102C4"/>
    <w:rsid w:val="00A17477"/>
    <w:rsid w:val="00A24449"/>
    <w:rsid w:val="00A273B9"/>
    <w:rsid w:val="00A305B8"/>
    <w:rsid w:val="00A315B0"/>
    <w:rsid w:val="00A35673"/>
    <w:rsid w:val="00A35D37"/>
    <w:rsid w:val="00A41E40"/>
    <w:rsid w:val="00A443C6"/>
    <w:rsid w:val="00A444EC"/>
    <w:rsid w:val="00A510A5"/>
    <w:rsid w:val="00A51D52"/>
    <w:rsid w:val="00A55B6A"/>
    <w:rsid w:val="00A6081C"/>
    <w:rsid w:val="00A65C4C"/>
    <w:rsid w:val="00A662D7"/>
    <w:rsid w:val="00A66994"/>
    <w:rsid w:val="00A71D27"/>
    <w:rsid w:val="00A71E71"/>
    <w:rsid w:val="00A72376"/>
    <w:rsid w:val="00A7490F"/>
    <w:rsid w:val="00A812C5"/>
    <w:rsid w:val="00A83171"/>
    <w:rsid w:val="00A8389F"/>
    <w:rsid w:val="00A85F1E"/>
    <w:rsid w:val="00A87527"/>
    <w:rsid w:val="00A87864"/>
    <w:rsid w:val="00A92156"/>
    <w:rsid w:val="00A95AF1"/>
    <w:rsid w:val="00AA1662"/>
    <w:rsid w:val="00AA3E3A"/>
    <w:rsid w:val="00AA44E6"/>
    <w:rsid w:val="00AA7E2D"/>
    <w:rsid w:val="00AB12A8"/>
    <w:rsid w:val="00AB4091"/>
    <w:rsid w:val="00AC0F49"/>
    <w:rsid w:val="00AC5F0B"/>
    <w:rsid w:val="00AD1AC6"/>
    <w:rsid w:val="00AE139C"/>
    <w:rsid w:val="00AE1BF7"/>
    <w:rsid w:val="00AE42C2"/>
    <w:rsid w:val="00AE4555"/>
    <w:rsid w:val="00AE52F5"/>
    <w:rsid w:val="00AF0FD4"/>
    <w:rsid w:val="00AF4399"/>
    <w:rsid w:val="00AF69A6"/>
    <w:rsid w:val="00AF754F"/>
    <w:rsid w:val="00AF75A4"/>
    <w:rsid w:val="00B050D2"/>
    <w:rsid w:val="00B10DB2"/>
    <w:rsid w:val="00B16A60"/>
    <w:rsid w:val="00B20A65"/>
    <w:rsid w:val="00B20D95"/>
    <w:rsid w:val="00B222CF"/>
    <w:rsid w:val="00B22A0E"/>
    <w:rsid w:val="00B23570"/>
    <w:rsid w:val="00B24B13"/>
    <w:rsid w:val="00B25443"/>
    <w:rsid w:val="00B35F78"/>
    <w:rsid w:val="00B36326"/>
    <w:rsid w:val="00B43891"/>
    <w:rsid w:val="00B47EC1"/>
    <w:rsid w:val="00B507E7"/>
    <w:rsid w:val="00B570DD"/>
    <w:rsid w:val="00B64AF9"/>
    <w:rsid w:val="00B84B29"/>
    <w:rsid w:val="00B86B52"/>
    <w:rsid w:val="00B914E6"/>
    <w:rsid w:val="00B9330C"/>
    <w:rsid w:val="00BB08A9"/>
    <w:rsid w:val="00BB3E3E"/>
    <w:rsid w:val="00BB5831"/>
    <w:rsid w:val="00BB5ED2"/>
    <w:rsid w:val="00BB7547"/>
    <w:rsid w:val="00BC145D"/>
    <w:rsid w:val="00BC21E7"/>
    <w:rsid w:val="00BC7DCD"/>
    <w:rsid w:val="00BD3E70"/>
    <w:rsid w:val="00BD680B"/>
    <w:rsid w:val="00BD781B"/>
    <w:rsid w:val="00BE33C6"/>
    <w:rsid w:val="00BE7E3E"/>
    <w:rsid w:val="00BF73D9"/>
    <w:rsid w:val="00C01503"/>
    <w:rsid w:val="00C05758"/>
    <w:rsid w:val="00C100D0"/>
    <w:rsid w:val="00C12D9D"/>
    <w:rsid w:val="00C15294"/>
    <w:rsid w:val="00C15705"/>
    <w:rsid w:val="00C15E7B"/>
    <w:rsid w:val="00C172AE"/>
    <w:rsid w:val="00C25486"/>
    <w:rsid w:val="00C32351"/>
    <w:rsid w:val="00C32F08"/>
    <w:rsid w:val="00C41A74"/>
    <w:rsid w:val="00C447CE"/>
    <w:rsid w:val="00C532FA"/>
    <w:rsid w:val="00C60C6E"/>
    <w:rsid w:val="00C62583"/>
    <w:rsid w:val="00C643EC"/>
    <w:rsid w:val="00C70A7E"/>
    <w:rsid w:val="00C74CDC"/>
    <w:rsid w:val="00C8134C"/>
    <w:rsid w:val="00C84930"/>
    <w:rsid w:val="00C84A32"/>
    <w:rsid w:val="00C91AE8"/>
    <w:rsid w:val="00C960C9"/>
    <w:rsid w:val="00C9760F"/>
    <w:rsid w:val="00CA10F1"/>
    <w:rsid w:val="00CA248B"/>
    <w:rsid w:val="00CB57E0"/>
    <w:rsid w:val="00CC0912"/>
    <w:rsid w:val="00CC10DC"/>
    <w:rsid w:val="00CC1ABA"/>
    <w:rsid w:val="00CC69A1"/>
    <w:rsid w:val="00CC7CE9"/>
    <w:rsid w:val="00CD1E09"/>
    <w:rsid w:val="00CD2158"/>
    <w:rsid w:val="00CD6D44"/>
    <w:rsid w:val="00CD70CC"/>
    <w:rsid w:val="00CE08A7"/>
    <w:rsid w:val="00CE1E0A"/>
    <w:rsid w:val="00CE75C7"/>
    <w:rsid w:val="00CF1C58"/>
    <w:rsid w:val="00CF629D"/>
    <w:rsid w:val="00CF7272"/>
    <w:rsid w:val="00CF75D0"/>
    <w:rsid w:val="00CF7971"/>
    <w:rsid w:val="00D00B79"/>
    <w:rsid w:val="00D03973"/>
    <w:rsid w:val="00D1085D"/>
    <w:rsid w:val="00D13099"/>
    <w:rsid w:val="00D130FA"/>
    <w:rsid w:val="00D1314C"/>
    <w:rsid w:val="00D16506"/>
    <w:rsid w:val="00D2656D"/>
    <w:rsid w:val="00D30750"/>
    <w:rsid w:val="00D33F32"/>
    <w:rsid w:val="00D3411F"/>
    <w:rsid w:val="00D3706F"/>
    <w:rsid w:val="00D37EF0"/>
    <w:rsid w:val="00D408B0"/>
    <w:rsid w:val="00D46DE4"/>
    <w:rsid w:val="00D50340"/>
    <w:rsid w:val="00D53E52"/>
    <w:rsid w:val="00D554E2"/>
    <w:rsid w:val="00D6289E"/>
    <w:rsid w:val="00D64A80"/>
    <w:rsid w:val="00D6654F"/>
    <w:rsid w:val="00D72DC1"/>
    <w:rsid w:val="00D72F9C"/>
    <w:rsid w:val="00D730FA"/>
    <w:rsid w:val="00D775A0"/>
    <w:rsid w:val="00D82A57"/>
    <w:rsid w:val="00D83355"/>
    <w:rsid w:val="00DA4932"/>
    <w:rsid w:val="00DB0201"/>
    <w:rsid w:val="00DC3C12"/>
    <w:rsid w:val="00DD320A"/>
    <w:rsid w:val="00DD60F1"/>
    <w:rsid w:val="00DD7E8D"/>
    <w:rsid w:val="00DE1497"/>
    <w:rsid w:val="00DE3EA8"/>
    <w:rsid w:val="00DE474E"/>
    <w:rsid w:val="00E11120"/>
    <w:rsid w:val="00E132F7"/>
    <w:rsid w:val="00E13BF7"/>
    <w:rsid w:val="00E152EB"/>
    <w:rsid w:val="00E16088"/>
    <w:rsid w:val="00E20A82"/>
    <w:rsid w:val="00E22377"/>
    <w:rsid w:val="00E255DA"/>
    <w:rsid w:val="00E26B6B"/>
    <w:rsid w:val="00E314CF"/>
    <w:rsid w:val="00E349E9"/>
    <w:rsid w:val="00E35511"/>
    <w:rsid w:val="00E41B4B"/>
    <w:rsid w:val="00E41C00"/>
    <w:rsid w:val="00E443A4"/>
    <w:rsid w:val="00E4459E"/>
    <w:rsid w:val="00E46B11"/>
    <w:rsid w:val="00E470F9"/>
    <w:rsid w:val="00E5287B"/>
    <w:rsid w:val="00E571F6"/>
    <w:rsid w:val="00E614E4"/>
    <w:rsid w:val="00E6400B"/>
    <w:rsid w:val="00E662AF"/>
    <w:rsid w:val="00E664DE"/>
    <w:rsid w:val="00E674D2"/>
    <w:rsid w:val="00E71BDB"/>
    <w:rsid w:val="00E72AE4"/>
    <w:rsid w:val="00E73FD7"/>
    <w:rsid w:val="00E77A32"/>
    <w:rsid w:val="00E81882"/>
    <w:rsid w:val="00E823A3"/>
    <w:rsid w:val="00E84AEA"/>
    <w:rsid w:val="00E87207"/>
    <w:rsid w:val="00E90E78"/>
    <w:rsid w:val="00E959A5"/>
    <w:rsid w:val="00E96CAF"/>
    <w:rsid w:val="00EA1865"/>
    <w:rsid w:val="00EB49F4"/>
    <w:rsid w:val="00EB5F35"/>
    <w:rsid w:val="00EC472B"/>
    <w:rsid w:val="00EC5443"/>
    <w:rsid w:val="00ED0575"/>
    <w:rsid w:val="00ED5B38"/>
    <w:rsid w:val="00EF2940"/>
    <w:rsid w:val="00EF2971"/>
    <w:rsid w:val="00EF4F7B"/>
    <w:rsid w:val="00F00342"/>
    <w:rsid w:val="00F0336D"/>
    <w:rsid w:val="00F14BA9"/>
    <w:rsid w:val="00F20088"/>
    <w:rsid w:val="00F201C7"/>
    <w:rsid w:val="00F2708F"/>
    <w:rsid w:val="00F31963"/>
    <w:rsid w:val="00F33D96"/>
    <w:rsid w:val="00F34EC6"/>
    <w:rsid w:val="00F36434"/>
    <w:rsid w:val="00F430DC"/>
    <w:rsid w:val="00F43C91"/>
    <w:rsid w:val="00F57C8D"/>
    <w:rsid w:val="00F620A8"/>
    <w:rsid w:val="00F632F2"/>
    <w:rsid w:val="00F63392"/>
    <w:rsid w:val="00F63693"/>
    <w:rsid w:val="00F63E36"/>
    <w:rsid w:val="00F72588"/>
    <w:rsid w:val="00F7324D"/>
    <w:rsid w:val="00F74305"/>
    <w:rsid w:val="00F82AF5"/>
    <w:rsid w:val="00F862B7"/>
    <w:rsid w:val="00F9283B"/>
    <w:rsid w:val="00F94433"/>
    <w:rsid w:val="00F94743"/>
    <w:rsid w:val="00FA67CA"/>
    <w:rsid w:val="00FA7253"/>
    <w:rsid w:val="00FB17F1"/>
    <w:rsid w:val="00FB4397"/>
    <w:rsid w:val="00FC2937"/>
    <w:rsid w:val="00FC46D4"/>
    <w:rsid w:val="00FC5F6D"/>
    <w:rsid w:val="00FD2552"/>
    <w:rsid w:val="00FD29B8"/>
    <w:rsid w:val="00FD36A7"/>
    <w:rsid w:val="00FD4323"/>
    <w:rsid w:val="00FD5D0F"/>
    <w:rsid w:val="00FD6D8E"/>
    <w:rsid w:val="00FE4505"/>
    <w:rsid w:val="00FE52F3"/>
    <w:rsid w:val="00FE589A"/>
    <w:rsid w:val="00FF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E7453"/>
  <w15:docId w15:val="{F8A397DC-7D2D-46DA-9260-BD81DE59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14BA9"/>
    <w:pPr>
      <w:spacing w:line="22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link w:val="Kop1Char"/>
    <w:qFormat/>
    <w:rsid w:val="00F14BA9"/>
    <w:pPr>
      <w:keepNext/>
      <w:pageBreakBefore/>
      <w:numPr>
        <w:numId w:val="5"/>
      </w:numPr>
      <w:spacing w:after="400"/>
      <w:outlineLvl w:val="0"/>
    </w:pPr>
    <w:rPr>
      <w:b/>
      <w:sz w:val="40"/>
    </w:rPr>
  </w:style>
  <w:style w:type="paragraph" w:styleId="Kop2">
    <w:name w:val="heading 2"/>
    <w:basedOn w:val="Paragraafnummer"/>
    <w:next w:val="Standaard"/>
    <w:link w:val="Kop2Char"/>
    <w:qFormat/>
    <w:rsid w:val="00F14BA9"/>
    <w:pPr>
      <w:keepNext/>
      <w:numPr>
        <w:ilvl w:val="1"/>
        <w:numId w:val="5"/>
      </w:numPr>
      <w:spacing w:before="480" w:after="240"/>
      <w:outlineLvl w:val="1"/>
    </w:pPr>
    <w:rPr>
      <w:b/>
      <w:sz w:val="24"/>
    </w:rPr>
  </w:style>
  <w:style w:type="paragraph" w:styleId="Kop3">
    <w:name w:val="heading 3"/>
    <w:basedOn w:val="Alineanummer"/>
    <w:next w:val="Standaard"/>
    <w:link w:val="Kop3Char"/>
    <w:qFormat/>
    <w:rsid w:val="00F14BA9"/>
    <w:pPr>
      <w:keepNext/>
      <w:numPr>
        <w:ilvl w:val="2"/>
        <w:numId w:val="5"/>
      </w:numPr>
      <w:outlineLvl w:val="2"/>
    </w:pPr>
    <w:rPr>
      <w:b/>
      <w:sz w:val="22"/>
    </w:rPr>
  </w:style>
  <w:style w:type="paragraph" w:styleId="Kop4">
    <w:name w:val="heading 4"/>
    <w:basedOn w:val="Lijst"/>
    <w:next w:val="Standaard"/>
    <w:link w:val="Kop4Char"/>
    <w:qFormat/>
    <w:rsid w:val="00F14BA9"/>
    <w:pPr>
      <w:numPr>
        <w:ilvl w:val="3"/>
        <w:numId w:val="5"/>
      </w:numPr>
      <w:outlineLvl w:val="3"/>
    </w:pPr>
    <w:rPr>
      <w:b/>
      <w:i w:val="0"/>
    </w:rPr>
  </w:style>
  <w:style w:type="paragraph" w:styleId="Kop5">
    <w:name w:val="heading 5"/>
    <w:basedOn w:val="Standaard"/>
    <w:next w:val="Standaard"/>
    <w:link w:val="Kop5Char"/>
    <w:qFormat/>
    <w:rsid w:val="00F14BA9"/>
    <w:pPr>
      <w:numPr>
        <w:ilvl w:val="4"/>
        <w:numId w:val="5"/>
      </w:numPr>
      <w:spacing w:before="480" w:after="220"/>
      <w:outlineLvl w:val="4"/>
    </w:pPr>
  </w:style>
  <w:style w:type="paragraph" w:styleId="Kop6">
    <w:name w:val="heading 6"/>
    <w:basedOn w:val="Standaard"/>
    <w:next w:val="Standaard"/>
    <w:link w:val="Kop6Char"/>
    <w:qFormat/>
    <w:rsid w:val="00F14BA9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F14BA9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F14BA9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F14BA9"/>
    <w:pPr>
      <w:numPr>
        <w:ilvl w:val="8"/>
        <w:numId w:val="6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14BA9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Standaard"/>
    <w:rsid w:val="00F14BA9"/>
    <w:rPr>
      <w:sz w:val="18"/>
    </w:rPr>
  </w:style>
  <w:style w:type="paragraph" w:styleId="Voettekst">
    <w:name w:val="footer"/>
    <w:basedOn w:val="Standaard"/>
    <w:rsid w:val="00F14BA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F14BA9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rateFooter">
    <w:name w:val="Corporate Footer"/>
    <w:basedOn w:val="Standaard"/>
    <w:rsid w:val="00F14BA9"/>
    <w:rPr>
      <w:sz w:val="14"/>
    </w:rPr>
  </w:style>
  <w:style w:type="paragraph" w:customStyle="1" w:styleId="CorporateFooterLabel">
    <w:name w:val="Corporate Footer Label"/>
    <w:basedOn w:val="Standaard"/>
    <w:rsid w:val="00F14BA9"/>
    <w:rPr>
      <w:b/>
      <w:sz w:val="12"/>
    </w:rPr>
  </w:style>
  <w:style w:type="paragraph" w:customStyle="1" w:styleId="CorporateAddress">
    <w:name w:val="Corporate Address"/>
    <w:basedOn w:val="Standaard"/>
    <w:rsid w:val="00F14BA9"/>
    <w:rPr>
      <w:sz w:val="14"/>
    </w:rPr>
  </w:style>
  <w:style w:type="paragraph" w:customStyle="1" w:styleId="CorporateAddressLabel">
    <w:name w:val="Corporate Address Label"/>
    <w:basedOn w:val="Standaard"/>
    <w:link w:val="CorporateAddressLabelCharChar"/>
    <w:rsid w:val="00F14BA9"/>
    <w:rPr>
      <w:b/>
      <w:sz w:val="12"/>
    </w:rPr>
  </w:style>
  <w:style w:type="character" w:customStyle="1" w:styleId="CorporateAddressLabelCharChar">
    <w:name w:val="Corporate Address Label Char Char"/>
    <w:basedOn w:val="Standaardalinea-lettertype"/>
    <w:link w:val="CorporateAddressLabel"/>
    <w:rsid w:val="000A4A71"/>
    <w:rPr>
      <w:rFonts w:ascii="Arial" w:hAnsi="Arial"/>
      <w:b/>
      <w:sz w:val="12"/>
    </w:rPr>
  </w:style>
  <w:style w:type="paragraph" w:customStyle="1" w:styleId="Properties">
    <w:name w:val="Properties"/>
    <w:basedOn w:val="Standaard"/>
    <w:rsid w:val="0002229A"/>
    <w:pPr>
      <w:framePr w:w="5857" w:wrap="notBeside" w:vAnchor="page" w:hAnchor="page" w:x="1759" w:y="5501"/>
    </w:pPr>
    <w:rPr>
      <w:sz w:val="18"/>
    </w:rPr>
  </w:style>
  <w:style w:type="paragraph" w:customStyle="1" w:styleId="Voettekst1">
    <w:name w:val="Voettekst1"/>
    <w:basedOn w:val="Standaard"/>
    <w:rsid w:val="00E20A82"/>
    <w:rPr>
      <w:sz w:val="14"/>
    </w:rPr>
  </w:style>
  <w:style w:type="paragraph" w:customStyle="1" w:styleId="FooterLabel">
    <w:name w:val="FooterLabel"/>
    <w:basedOn w:val="Standaard"/>
    <w:rsid w:val="00E20A82"/>
    <w:rPr>
      <w:b/>
      <w:sz w:val="12"/>
    </w:rPr>
  </w:style>
  <w:style w:type="character" w:customStyle="1" w:styleId="Kop1Char">
    <w:name w:val="Kop 1 Char"/>
    <w:basedOn w:val="Standaardalinea-lettertype"/>
    <w:link w:val="Kop1"/>
    <w:rsid w:val="007E57FF"/>
    <w:rPr>
      <w:rFonts w:ascii="Arial" w:hAnsi="Arial"/>
      <w:b/>
      <w:sz w:val="40"/>
    </w:rPr>
  </w:style>
  <w:style w:type="character" w:customStyle="1" w:styleId="Kop2Char">
    <w:name w:val="Kop 2 Char"/>
    <w:basedOn w:val="Standaardalinea-lettertype"/>
    <w:link w:val="Kop2"/>
    <w:rsid w:val="007E57FF"/>
    <w:rPr>
      <w:rFonts w:ascii="Arial" w:hAnsi="Arial"/>
      <w:b/>
      <w:sz w:val="24"/>
    </w:rPr>
  </w:style>
  <w:style w:type="character" w:customStyle="1" w:styleId="Kop3Char">
    <w:name w:val="Kop 3 Char"/>
    <w:basedOn w:val="Standaardalinea-lettertype"/>
    <w:link w:val="Kop3"/>
    <w:rsid w:val="007E57FF"/>
    <w:rPr>
      <w:rFonts w:ascii="Arial" w:hAnsi="Arial"/>
      <w:b/>
      <w:sz w:val="22"/>
    </w:rPr>
  </w:style>
  <w:style w:type="character" w:customStyle="1" w:styleId="Kop4Char">
    <w:name w:val="Kop 4 Char"/>
    <w:basedOn w:val="Standaardalinea-lettertype"/>
    <w:link w:val="Kop4"/>
    <w:rsid w:val="007E57FF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F14BA9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F14BA9"/>
    <w:pPr>
      <w:spacing w:before="120" w:after="120"/>
      <w:ind w:left="567" w:hanging="567"/>
    </w:pPr>
    <w:rPr>
      <w:b/>
      <w:bCs/>
      <w:color w:val="000000"/>
      <w:sz w:val="24"/>
    </w:rPr>
  </w:style>
  <w:style w:type="numbering" w:styleId="111111">
    <w:name w:val="Outline List 2"/>
    <w:basedOn w:val="Geenlijst"/>
    <w:rsid w:val="00F14BA9"/>
    <w:pPr>
      <w:numPr>
        <w:numId w:val="1"/>
      </w:numPr>
    </w:pPr>
  </w:style>
  <w:style w:type="numbering" w:styleId="1ai">
    <w:name w:val="Outline List 1"/>
    <w:basedOn w:val="Geenlijst"/>
    <w:rsid w:val="00F14BA9"/>
    <w:pPr>
      <w:numPr>
        <w:numId w:val="2"/>
      </w:numPr>
    </w:pPr>
  </w:style>
  <w:style w:type="table" w:styleId="3D-effectenvoortabel1">
    <w:name w:val="Table 3D effects 1"/>
    <w:basedOn w:val="Standaardtabel"/>
    <w:rsid w:val="00F14BA9"/>
    <w:pPr>
      <w:spacing w:line="2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F14BA9"/>
    <w:pPr>
      <w:spacing w:line="2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F14BA9"/>
    <w:pPr>
      <w:spacing w:line="2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F14BA9"/>
  </w:style>
  <w:style w:type="character" w:customStyle="1" w:styleId="AanhefChar">
    <w:name w:val="Aanhef Char"/>
    <w:basedOn w:val="Standaardalinea-lettertype"/>
    <w:link w:val="Aanhef"/>
    <w:rsid w:val="00F14BA9"/>
    <w:rPr>
      <w:rFonts w:ascii="Arial" w:hAnsi="Arial"/>
    </w:rPr>
  </w:style>
  <w:style w:type="paragraph" w:styleId="Adresenvelop">
    <w:name w:val="envelope address"/>
    <w:basedOn w:val="Standaard"/>
    <w:rsid w:val="00F14BA9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paragraph" w:styleId="Afsluiting">
    <w:name w:val="Closing"/>
    <w:basedOn w:val="Standaard"/>
    <w:link w:val="AfsluitingChar"/>
    <w:rsid w:val="00F14BA9"/>
    <w:pPr>
      <w:ind w:left="4252"/>
    </w:pPr>
  </w:style>
  <w:style w:type="character" w:customStyle="1" w:styleId="AfsluitingChar">
    <w:name w:val="Afsluiting Char"/>
    <w:basedOn w:val="Standaardalinea-lettertype"/>
    <w:link w:val="Afsluiting"/>
    <w:rsid w:val="00F14BA9"/>
    <w:rPr>
      <w:rFonts w:ascii="Arial" w:hAnsi="Arial"/>
    </w:rPr>
  </w:style>
  <w:style w:type="paragraph" w:styleId="Afzender">
    <w:name w:val="envelope return"/>
    <w:basedOn w:val="Standaard"/>
    <w:rsid w:val="00F14BA9"/>
    <w:rPr>
      <w:rFonts w:cs="Arial"/>
    </w:rPr>
  </w:style>
  <w:style w:type="paragraph" w:customStyle="1" w:styleId="Alineanummer">
    <w:name w:val="Alineanummer"/>
    <w:basedOn w:val="Standaard"/>
    <w:next w:val="Standaard"/>
    <w:semiHidden/>
    <w:rsid w:val="00F14BA9"/>
  </w:style>
  <w:style w:type="character" w:customStyle="1" w:styleId="Kop5Char">
    <w:name w:val="Kop 5 Char"/>
    <w:basedOn w:val="Standaardalinea-lettertype"/>
    <w:link w:val="Kop5"/>
    <w:rsid w:val="00F14BA9"/>
    <w:rPr>
      <w:rFonts w:ascii="Arial" w:hAnsi="Arial"/>
    </w:rPr>
  </w:style>
  <w:style w:type="character" w:customStyle="1" w:styleId="Kop6Char">
    <w:name w:val="Kop 6 Char"/>
    <w:basedOn w:val="Standaardalinea-lettertype"/>
    <w:link w:val="Kop6"/>
    <w:rsid w:val="00F14BA9"/>
    <w:rPr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rsid w:val="00F14BA9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F14BA9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F14BA9"/>
    <w:rPr>
      <w:rFonts w:ascii="Arial" w:hAnsi="Arial" w:cs="Arial"/>
      <w:sz w:val="22"/>
      <w:szCs w:val="22"/>
    </w:rPr>
  </w:style>
  <w:style w:type="numbering" w:styleId="Artikelsectie">
    <w:name w:val="Outline List 3"/>
    <w:basedOn w:val="Geenlijst"/>
    <w:rsid w:val="00F14BA9"/>
    <w:pPr>
      <w:numPr>
        <w:numId w:val="3"/>
      </w:numPr>
    </w:pPr>
  </w:style>
  <w:style w:type="paragraph" w:styleId="Berichtkop">
    <w:name w:val="Message Header"/>
    <w:basedOn w:val="Standaard"/>
    <w:link w:val="BerichtkopChar"/>
    <w:rsid w:val="00F14B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F14BA9"/>
    <w:rPr>
      <w:rFonts w:ascii="Arial" w:hAnsi="Arial" w:cs="Arial"/>
      <w:sz w:val="24"/>
      <w:szCs w:val="24"/>
      <w:shd w:val="pct20" w:color="auto" w:fill="auto"/>
    </w:rPr>
  </w:style>
  <w:style w:type="paragraph" w:customStyle="1" w:styleId="Bijlage">
    <w:name w:val="Bijlage"/>
    <w:basedOn w:val="Kop1"/>
    <w:rsid w:val="00F14BA9"/>
    <w:pPr>
      <w:numPr>
        <w:numId w:val="0"/>
      </w:numPr>
    </w:pPr>
    <w:rPr>
      <w:szCs w:val="40"/>
    </w:rPr>
  </w:style>
  <w:style w:type="paragraph" w:styleId="Bijschrift">
    <w:name w:val="caption"/>
    <w:basedOn w:val="Standaard"/>
    <w:next w:val="Standaard"/>
    <w:qFormat/>
    <w:rsid w:val="00F14BA9"/>
    <w:pPr>
      <w:spacing w:line="260" w:lineRule="atLeast"/>
      <w:jc w:val="right"/>
    </w:pPr>
    <w:rPr>
      <w:bCs/>
      <w:i/>
      <w:spacing w:val="4"/>
    </w:rPr>
  </w:style>
  <w:style w:type="paragraph" w:styleId="Bloktekst">
    <w:name w:val="Block Text"/>
    <w:basedOn w:val="Standaard"/>
    <w:rsid w:val="00F14BA9"/>
    <w:pPr>
      <w:spacing w:after="120"/>
      <w:ind w:left="1440" w:right="1440"/>
    </w:pPr>
  </w:style>
  <w:style w:type="paragraph" w:customStyle="1" w:styleId="Copyright">
    <w:name w:val="Copyright"/>
    <w:basedOn w:val="Standaard"/>
    <w:semiHidden/>
    <w:rsid w:val="00F14BA9"/>
    <w:rPr>
      <w:i/>
    </w:rPr>
  </w:style>
  <w:style w:type="paragraph" w:styleId="Datum">
    <w:name w:val="Date"/>
    <w:basedOn w:val="Standaard"/>
    <w:next w:val="Standaard"/>
    <w:link w:val="DatumChar"/>
    <w:rsid w:val="00F14BA9"/>
  </w:style>
  <w:style w:type="character" w:customStyle="1" w:styleId="DatumChar">
    <w:name w:val="Datum Char"/>
    <w:basedOn w:val="Standaardalinea-lettertype"/>
    <w:link w:val="Datum"/>
    <w:rsid w:val="00F14BA9"/>
    <w:rPr>
      <w:rFonts w:ascii="Arial" w:hAnsi="Arial"/>
    </w:rPr>
  </w:style>
  <w:style w:type="paragraph" w:styleId="Documentstructuur">
    <w:name w:val="Document Map"/>
    <w:basedOn w:val="Standaard"/>
    <w:link w:val="DocumentstructuurChar"/>
    <w:rsid w:val="00F14BA9"/>
    <w:pPr>
      <w:shd w:val="clear" w:color="auto" w:fill="000080"/>
    </w:pPr>
    <w:rPr>
      <w:rFonts w:ascii="Tahoma" w:hAnsi="Tahoma" w:cs="Tahoma"/>
    </w:rPr>
  </w:style>
  <w:style w:type="character" w:customStyle="1" w:styleId="DocumentstructuurChar">
    <w:name w:val="Documentstructuur Char"/>
    <w:basedOn w:val="Standaardalinea-lettertype"/>
    <w:link w:val="Documentstructuur"/>
    <w:rsid w:val="00F14BA9"/>
    <w:rPr>
      <w:rFonts w:ascii="Tahoma" w:hAnsi="Tahoma" w:cs="Tahoma"/>
      <w:shd w:val="clear" w:color="auto" w:fill="000080"/>
    </w:rPr>
  </w:style>
  <w:style w:type="table" w:styleId="Eenvoudigetabel1">
    <w:name w:val="Table Simple 1"/>
    <w:basedOn w:val="Standaardtabel"/>
    <w:rsid w:val="00F14BA9"/>
    <w:pPr>
      <w:spacing w:line="2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F14BA9"/>
    <w:pPr>
      <w:spacing w:line="2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F14BA9"/>
    <w:pPr>
      <w:spacing w:line="2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rsid w:val="00F14BA9"/>
    <w:pPr>
      <w:spacing w:line="2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F14BA9"/>
  </w:style>
  <w:style w:type="character" w:customStyle="1" w:styleId="E-mailhandtekeningChar">
    <w:name w:val="E-mailhandtekening Char"/>
    <w:basedOn w:val="Standaardalinea-lettertype"/>
    <w:link w:val="E-mailhandtekening"/>
    <w:rsid w:val="00F14BA9"/>
    <w:rPr>
      <w:rFonts w:ascii="Arial" w:hAnsi="Arial"/>
    </w:rPr>
  </w:style>
  <w:style w:type="character" w:styleId="GevolgdeHyperlink">
    <w:name w:val="FollowedHyperlink"/>
    <w:basedOn w:val="Standaardalinea-lettertype"/>
    <w:rsid w:val="00F14BA9"/>
    <w:rPr>
      <w:color w:val="800080"/>
      <w:u w:val="single"/>
    </w:rPr>
  </w:style>
  <w:style w:type="paragraph" w:styleId="Handtekening">
    <w:name w:val="Signature"/>
    <w:basedOn w:val="Standaard"/>
    <w:link w:val="HandtekeningChar"/>
    <w:rsid w:val="00F14BA9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F14BA9"/>
    <w:rPr>
      <w:rFonts w:ascii="Arial" w:hAnsi="Arial"/>
    </w:rPr>
  </w:style>
  <w:style w:type="paragraph" w:customStyle="1" w:styleId="Hoofdstuknummer">
    <w:name w:val="Hoofdstuknummer"/>
    <w:basedOn w:val="Standaard"/>
    <w:next w:val="Standaard"/>
    <w:semiHidden/>
    <w:rsid w:val="00F14BA9"/>
    <w:pPr>
      <w:keepNext/>
      <w:pageBreakBefore/>
      <w:spacing w:after="400"/>
    </w:pPr>
    <w:rPr>
      <w:b/>
      <w:sz w:val="40"/>
    </w:rPr>
  </w:style>
  <w:style w:type="paragraph" w:styleId="HTML-voorafopgemaakt">
    <w:name w:val="HTML Preformatted"/>
    <w:basedOn w:val="Standaard"/>
    <w:link w:val="HTML-voorafopgemaaktChar"/>
    <w:rsid w:val="00F14BA9"/>
    <w:rPr>
      <w:rFonts w:ascii="Courier New" w:hAnsi="Courier New" w:cs="Courier New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F14BA9"/>
    <w:rPr>
      <w:rFonts w:ascii="Courier New" w:hAnsi="Courier New" w:cs="Courier New"/>
    </w:rPr>
  </w:style>
  <w:style w:type="character" w:styleId="HTMLCode">
    <w:name w:val="HTML Code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rsid w:val="00F14BA9"/>
    <w:rPr>
      <w:i/>
      <w:iCs/>
    </w:rPr>
  </w:style>
  <w:style w:type="character" w:styleId="HTMLVariable">
    <w:name w:val="HTML Variable"/>
    <w:basedOn w:val="Standaardalinea-lettertype"/>
    <w:rsid w:val="00F14BA9"/>
    <w:rPr>
      <w:i/>
      <w:iCs/>
    </w:rPr>
  </w:style>
  <w:style w:type="character" w:styleId="HTML-acroniem">
    <w:name w:val="HTML Acronym"/>
    <w:basedOn w:val="Standaardalinea-lettertype"/>
    <w:rsid w:val="00F14BA9"/>
  </w:style>
  <w:style w:type="paragraph" w:styleId="HTML-adres">
    <w:name w:val="HTML Address"/>
    <w:basedOn w:val="Standaard"/>
    <w:link w:val="HTML-adresChar"/>
    <w:rsid w:val="00F14BA9"/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F14BA9"/>
    <w:rPr>
      <w:rFonts w:ascii="Arial" w:hAnsi="Arial"/>
      <w:i/>
      <w:iCs/>
    </w:rPr>
  </w:style>
  <w:style w:type="character" w:styleId="HTML-citaat">
    <w:name w:val="HTML Cite"/>
    <w:basedOn w:val="Standaardalinea-lettertype"/>
    <w:rsid w:val="00F14BA9"/>
    <w:rPr>
      <w:i/>
      <w:iCs/>
    </w:rPr>
  </w:style>
  <w:style w:type="character" w:styleId="HTML-schrijfmachine">
    <w:name w:val="HTML Typewriter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rsid w:val="00F14BA9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rsid w:val="00F14BA9"/>
    <w:rPr>
      <w:rFonts w:ascii="Courier New" w:hAnsi="Courier New" w:cs="Courier New"/>
    </w:rPr>
  </w:style>
  <w:style w:type="paragraph" w:styleId="Inhopg2">
    <w:name w:val="toc 2"/>
    <w:basedOn w:val="Inhopg1"/>
    <w:next w:val="Standaard"/>
    <w:uiPriority w:val="39"/>
    <w:rsid w:val="00F14BA9"/>
    <w:pPr>
      <w:spacing w:before="0" w:after="0"/>
      <w:ind w:left="1247" w:hanging="680"/>
    </w:pPr>
    <w:rPr>
      <w:b w:val="0"/>
      <w:sz w:val="20"/>
      <w:szCs w:val="24"/>
    </w:rPr>
  </w:style>
  <w:style w:type="paragraph" w:styleId="Inhopg3">
    <w:name w:val="toc 3"/>
    <w:basedOn w:val="Inhopg2"/>
    <w:next w:val="Standaard"/>
    <w:uiPriority w:val="39"/>
    <w:rsid w:val="00F14BA9"/>
    <w:pPr>
      <w:ind w:left="2154" w:hanging="907"/>
    </w:pPr>
    <w:rPr>
      <w:iCs/>
    </w:rPr>
  </w:style>
  <w:style w:type="paragraph" w:styleId="Inhopg4">
    <w:name w:val="toc 4"/>
    <w:basedOn w:val="Standaard"/>
    <w:next w:val="Standaard"/>
    <w:rsid w:val="00F14BA9"/>
    <w:pPr>
      <w:ind w:left="3261" w:hanging="1106"/>
    </w:pPr>
    <w:rPr>
      <w:b/>
      <w:szCs w:val="18"/>
    </w:rPr>
  </w:style>
  <w:style w:type="paragraph" w:styleId="Inhopg5">
    <w:name w:val="toc 5"/>
    <w:basedOn w:val="Standaard"/>
    <w:next w:val="Standaard"/>
    <w:rsid w:val="00F14BA9"/>
    <w:pPr>
      <w:ind w:left="4649" w:hanging="1389"/>
    </w:pPr>
    <w:rPr>
      <w:szCs w:val="18"/>
    </w:rPr>
  </w:style>
  <w:style w:type="paragraph" w:styleId="Inhopg6">
    <w:name w:val="toc 6"/>
    <w:basedOn w:val="Standaard"/>
    <w:next w:val="Standaard"/>
    <w:autoRedefine/>
    <w:rsid w:val="00F14BA9"/>
    <w:pPr>
      <w:ind w:left="10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rsid w:val="00F14BA9"/>
    <w:pPr>
      <w:ind w:left="120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rsid w:val="00F14BA9"/>
    <w:pPr>
      <w:ind w:left="140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rsid w:val="00F14BA9"/>
    <w:pPr>
      <w:ind w:left="1600"/>
    </w:pPr>
    <w:rPr>
      <w:sz w:val="18"/>
      <w:szCs w:val="18"/>
    </w:rPr>
  </w:style>
  <w:style w:type="paragraph" w:customStyle="1" w:styleId="Intro">
    <w:name w:val="Intro"/>
    <w:basedOn w:val="Standaard"/>
    <w:next w:val="Standaard"/>
    <w:rsid w:val="00F14BA9"/>
    <w:pPr>
      <w:spacing w:after="240"/>
    </w:pPr>
    <w:rPr>
      <w:b/>
    </w:rPr>
  </w:style>
  <w:style w:type="table" w:styleId="Klassieketabel1">
    <w:name w:val="Table Classic 1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F14BA9"/>
    <w:pPr>
      <w:spacing w:line="2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F14BA9"/>
    <w:pPr>
      <w:spacing w:line="2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F14BA9"/>
    <w:pPr>
      <w:spacing w:line="2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F14BA9"/>
    <w:pPr>
      <w:spacing w:line="2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Paragraafnummer">
    <w:name w:val="Paragraafnummer"/>
    <w:basedOn w:val="Standaard"/>
    <w:next w:val="Standaard"/>
    <w:semiHidden/>
    <w:rsid w:val="00F14BA9"/>
  </w:style>
  <w:style w:type="paragraph" w:styleId="Lijst">
    <w:name w:val="List"/>
    <w:aliases w:val="Opsomming"/>
    <w:basedOn w:val="Standaard"/>
    <w:rsid w:val="00F14BA9"/>
    <w:pPr>
      <w:numPr>
        <w:numId w:val="4"/>
      </w:numPr>
    </w:pPr>
    <w:rPr>
      <w:i/>
    </w:rPr>
  </w:style>
  <w:style w:type="paragraph" w:styleId="Lijst2">
    <w:name w:val="List 2"/>
    <w:basedOn w:val="Standaard"/>
    <w:rsid w:val="00F14BA9"/>
    <w:pPr>
      <w:ind w:left="566" w:hanging="283"/>
    </w:pPr>
  </w:style>
  <w:style w:type="paragraph" w:styleId="Lijst3">
    <w:name w:val="List 3"/>
    <w:basedOn w:val="Standaard"/>
    <w:rsid w:val="00F14BA9"/>
    <w:pPr>
      <w:ind w:left="849" w:hanging="283"/>
    </w:pPr>
  </w:style>
  <w:style w:type="paragraph" w:styleId="Lijst4">
    <w:name w:val="List 4"/>
    <w:basedOn w:val="Standaard"/>
    <w:rsid w:val="00F14BA9"/>
    <w:pPr>
      <w:ind w:left="1132" w:hanging="283"/>
    </w:pPr>
  </w:style>
  <w:style w:type="paragraph" w:styleId="Lijst5">
    <w:name w:val="List 5"/>
    <w:basedOn w:val="Standaard"/>
    <w:rsid w:val="00F14BA9"/>
    <w:pPr>
      <w:ind w:left="1415" w:hanging="283"/>
    </w:pPr>
  </w:style>
  <w:style w:type="paragraph" w:styleId="Lijstopsomteken">
    <w:name w:val="List Bullet"/>
    <w:basedOn w:val="Standaard"/>
    <w:rsid w:val="00F14BA9"/>
    <w:pPr>
      <w:numPr>
        <w:numId w:val="7"/>
      </w:numPr>
    </w:pPr>
  </w:style>
  <w:style w:type="paragraph" w:styleId="Lijstopsomteken2">
    <w:name w:val="List Bullet 2"/>
    <w:basedOn w:val="Standaard"/>
    <w:rsid w:val="00F14BA9"/>
    <w:pPr>
      <w:numPr>
        <w:numId w:val="8"/>
      </w:numPr>
    </w:pPr>
  </w:style>
  <w:style w:type="paragraph" w:styleId="Lijstopsomteken3">
    <w:name w:val="List Bullet 3"/>
    <w:basedOn w:val="Standaard"/>
    <w:rsid w:val="00F14BA9"/>
    <w:pPr>
      <w:numPr>
        <w:numId w:val="9"/>
      </w:numPr>
    </w:pPr>
  </w:style>
  <w:style w:type="paragraph" w:styleId="Lijstopsomteken4">
    <w:name w:val="List Bullet 4"/>
    <w:basedOn w:val="Standaard"/>
    <w:rsid w:val="00F14BA9"/>
    <w:pPr>
      <w:numPr>
        <w:numId w:val="10"/>
      </w:numPr>
    </w:pPr>
  </w:style>
  <w:style w:type="paragraph" w:styleId="Lijstopsomteken5">
    <w:name w:val="List Bullet 5"/>
    <w:basedOn w:val="Standaard"/>
    <w:rsid w:val="00F14BA9"/>
    <w:pPr>
      <w:numPr>
        <w:numId w:val="11"/>
      </w:numPr>
    </w:pPr>
  </w:style>
  <w:style w:type="paragraph" w:styleId="Lijstnummering">
    <w:name w:val="List Number"/>
    <w:basedOn w:val="Standaard"/>
    <w:rsid w:val="00F14BA9"/>
    <w:pPr>
      <w:numPr>
        <w:numId w:val="12"/>
      </w:numPr>
    </w:pPr>
  </w:style>
  <w:style w:type="paragraph" w:styleId="Lijstnummering2">
    <w:name w:val="List Number 2"/>
    <w:basedOn w:val="Standaard"/>
    <w:rsid w:val="00F14BA9"/>
    <w:pPr>
      <w:numPr>
        <w:numId w:val="13"/>
      </w:numPr>
    </w:pPr>
  </w:style>
  <w:style w:type="paragraph" w:styleId="Lijstnummering3">
    <w:name w:val="List Number 3"/>
    <w:basedOn w:val="Standaard"/>
    <w:rsid w:val="00F14BA9"/>
    <w:pPr>
      <w:numPr>
        <w:numId w:val="14"/>
      </w:numPr>
    </w:pPr>
  </w:style>
  <w:style w:type="paragraph" w:styleId="Lijstnummering4">
    <w:name w:val="List Number 4"/>
    <w:basedOn w:val="Standaard"/>
    <w:rsid w:val="00F14BA9"/>
    <w:pPr>
      <w:numPr>
        <w:numId w:val="15"/>
      </w:numPr>
    </w:pPr>
  </w:style>
  <w:style w:type="paragraph" w:styleId="Lijstnummering5">
    <w:name w:val="List Number 5"/>
    <w:basedOn w:val="Standaard"/>
    <w:rsid w:val="00F14BA9"/>
    <w:pPr>
      <w:numPr>
        <w:numId w:val="16"/>
      </w:numPr>
    </w:pPr>
  </w:style>
  <w:style w:type="paragraph" w:styleId="Lijstvoortzetting">
    <w:name w:val="List Continue"/>
    <w:basedOn w:val="Standaard"/>
    <w:rsid w:val="00F14BA9"/>
    <w:pPr>
      <w:spacing w:after="120"/>
      <w:ind w:left="283"/>
    </w:pPr>
  </w:style>
  <w:style w:type="paragraph" w:styleId="Lijstvoortzetting2">
    <w:name w:val="List Continue 2"/>
    <w:basedOn w:val="Standaard"/>
    <w:rsid w:val="00F14BA9"/>
    <w:pPr>
      <w:spacing w:after="120"/>
      <w:ind w:left="566"/>
    </w:pPr>
  </w:style>
  <w:style w:type="paragraph" w:styleId="Lijstvoortzetting3">
    <w:name w:val="List Continue 3"/>
    <w:basedOn w:val="Standaard"/>
    <w:rsid w:val="00F14BA9"/>
    <w:pPr>
      <w:spacing w:after="120"/>
      <w:ind w:left="849"/>
    </w:pPr>
  </w:style>
  <w:style w:type="paragraph" w:styleId="Lijstvoortzetting4">
    <w:name w:val="List Continue 4"/>
    <w:basedOn w:val="Standaard"/>
    <w:rsid w:val="00F14BA9"/>
    <w:pPr>
      <w:spacing w:after="120"/>
      <w:ind w:left="1132"/>
    </w:pPr>
  </w:style>
  <w:style w:type="paragraph" w:styleId="Lijstvoortzetting5">
    <w:name w:val="List Continue 5"/>
    <w:basedOn w:val="Standaard"/>
    <w:rsid w:val="00F14BA9"/>
    <w:pPr>
      <w:spacing w:after="120"/>
      <w:ind w:left="1415"/>
    </w:pPr>
  </w:style>
  <w:style w:type="character" w:styleId="Nadruk">
    <w:name w:val="Emphasis"/>
    <w:basedOn w:val="Standaardalinea-lettertype"/>
    <w:qFormat/>
    <w:rsid w:val="00F14BA9"/>
    <w:rPr>
      <w:i/>
      <w:iCs/>
    </w:rPr>
  </w:style>
  <w:style w:type="paragraph" w:styleId="Normaalweb">
    <w:name w:val="Normal (Web)"/>
    <w:basedOn w:val="Standaard"/>
    <w:rsid w:val="00F14BA9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rsid w:val="00F14BA9"/>
  </w:style>
  <w:style w:type="character" w:customStyle="1" w:styleId="NotitiekopChar">
    <w:name w:val="Notitiekop Char"/>
    <w:basedOn w:val="Standaardalinea-lettertype"/>
    <w:link w:val="Notitiekop"/>
    <w:rsid w:val="00F14BA9"/>
    <w:rPr>
      <w:rFonts w:ascii="Arial" w:hAnsi="Arial"/>
    </w:rPr>
  </w:style>
  <w:style w:type="character" w:styleId="Paginanummer">
    <w:name w:val="page number"/>
    <w:basedOn w:val="Standaardalinea-lettertype"/>
    <w:rsid w:val="00F14BA9"/>
  </w:style>
  <w:style w:type="paragraph" w:styleId="Plattetekst">
    <w:name w:val="Body Text"/>
    <w:basedOn w:val="Standaard"/>
    <w:link w:val="PlattetekstChar"/>
    <w:rsid w:val="00F14BA9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F14BA9"/>
    <w:rPr>
      <w:rFonts w:ascii="Arial" w:hAnsi="Arial"/>
    </w:rPr>
  </w:style>
  <w:style w:type="paragraph" w:styleId="Plattetekst2">
    <w:name w:val="Body Text 2"/>
    <w:basedOn w:val="Standaard"/>
    <w:link w:val="Plattetekst2Char"/>
    <w:rsid w:val="00F14BA9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F14BA9"/>
    <w:rPr>
      <w:rFonts w:ascii="Arial" w:hAnsi="Arial"/>
    </w:rPr>
  </w:style>
  <w:style w:type="paragraph" w:styleId="Plattetekst3">
    <w:name w:val="Body Text 3"/>
    <w:basedOn w:val="Standaard"/>
    <w:link w:val="Plattetekst3Char"/>
    <w:rsid w:val="00F14BA9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F14BA9"/>
    <w:rPr>
      <w:rFonts w:ascii="Arial" w:hAnsi="Arial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rsid w:val="00F14BA9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F14BA9"/>
    <w:rPr>
      <w:rFonts w:ascii="Arial" w:hAnsi="Arial"/>
    </w:rPr>
  </w:style>
  <w:style w:type="paragraph" w:styleId="Plattetekstinspringen">
    <w:name w:val="Body Text Indent"/>
    <w:basedOn w:val="Standaard"/>
    <w:link w:val="PlattetekstinspringenChar"/>
    <w:rsid w:val="00F14BA9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F14BA9"/>
    <w:rPr>
      <w:rFonts w:ascii="Arial" w:hAnsi="Arial"/>
    </w:rPr>
  </w:style>
  <w:style w:type="paragraph" w:styleId="Platteteksteersteinspringing2">
    <w:name w:val="Body Text First Indent 2"/>
    <w:basedOn w:val="Plattetekstinspringen"/>
    <w:link w:val="Platteteksteersteinspringing2Char"/>
    <w:rsid w:val="00F14BA9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F14BA9"/>
    <w:rPr>
      <w:rFonts w:ascii="Arial" w:hAnsi="Arial"/>
    </w:rPr>
  </w:style>
  <w:style w:type="paragraph" w:styleId="Plattetekstinspringen2">
    <w:name w:val="Body Text Indent 2"/>
    <w:basedOn w:val="Standaard"/>
    <w:link w:val="Plattetekstinspringen2Char"/>
    <w:rsid w:val="00F14BA9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F14BA9"/>
    <w:rPr>
      <w:rFonts w:ascii="Arial" w:hAnsi="Arial"/>
    </w:rPr>
  </w:style>
  <w:style w:type="paragraph" w:styleId="Plattetekstinspringen3">
    <w:name w:val="Body Text Indent 3"/>
    <w:basedOn w:val="Standaard"/>
    <w:link w:val="Plattetekstinspringen3Char"/>
    <w:rsid w:val="00F14BA9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14BA9"/>
    <w:rPr>
      <w:rFonts w:ascii="Arial" w:hAnsi="Arial"/>
      <w:sz w:val="16"/>
      <w:szCs w:val="16"/>
    </w:rPr>
  </w:style>
  <w:style w:type="table" w:styleId="Professioneletabel">
    <w:name w:val="Table Professional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F14BA9"/>
  </w:style>
  <w:style w:type="paragraph" w:styleId="Standaardinspringing">
    <w:name w:val="Normal Indent"/>
    <w:basedOn w:val="Standaard"/>
    <w:rsid w:val="00F14BA9"/>
    <w:pPr>
      <w:ind w:left="708"/>
    </w:pPr>
  </w:style>
  <w:style w:type="paragraph" w:styleId="Ondertitel">
    <w:name w:val="Subtitle"/>
    <w:basedOn w:val="Standaard"/>
    <w:link w:val="OndertitelChar"/>
    <w:qFormat/>
    <w:rsid w:val="00F14BA9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F14BA9"/>
    <w:rPr>
      <w:rFonts w:ascii="Arial" w:hAnsi="Arial" w:cs="Arial"/>
      <w:sz w:val="24"/>
      <w:szCs w:val="24"/>
    </w:rPr>
  </w:style>
  <w:style w:type="table" w:styleId="Tabelkolommen1">
    <w:name w:val="Table Columns 1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F14BA9"/>
    <w:pPr>
      <w:spacing w:line="2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F14BA9"/>
    <w:pPr>
      <w:spacing w:line="2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F14BA9"/>
    <w:pPr>
      <w:spacing w:line="2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F14BA9"/>
    <w:pPr>
      <w:spacing w:line="2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F14BA9"/>
    <w:pPr>
      <w:spacing w:line="2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F14BA9"/>
    <w:pPr>
      <w:spacing w:line="2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F14BA9"/>
    <w:pPr>
      <w:spacing w:line="2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F14BA9"/>
    <w:pPr>
      <w:spacing w:line="2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F14BA9"/>
    <w:pPr>
      <w:spacing w:line="2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F14BA9"/>
    <w:pPr>
      <w:spacing w:line="2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F14BA9"/>
    <w:pPr>
      <w:spacing w:line="2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F14BA9"/>
    <w:pPr>
      <w:spacing w:line="2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F14BA9"/>
    <w:pPr>
      <w:spacing w:line="2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F14BA9"/>
    <w:pPr>
      <w:spacing w:line="2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F14BA9"/>
    <w:pPr>
      <w:spacing w:line="2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F14BA9"/>
    <w:rPr>
      <w:rFonts w:ascii="Courier New" w:hAnsi="Courier New" w:cs="Courier New"/>
    </w:rPr>
  </w:style>
  <w:style w:type="character" w:customStyle="1" w:styleId="TekstzonderopmaakChar">
    <w:name w:val="Tekst zonder opmaak Char"/>
    <w:basedOn w:val="Standaardalinea-lettertype"/>
    <w:link w:val="Tekstzonderopmaak"/>
    <w:rsid w:val="00F14BA9"/>
    <w:rPr>
      <w:rFonts w:ascii="Courier New" w:hAnsi="Courier New" w:cs="Courier New"/>
    </w:rPr>
  </w:style>
  <w:style w:type="paragraph" w:styleId="Titel">
    <w:name w:val="Title"/>
    <w:basedOn w:val="Standaard"/>
    <w:link w:val="TitelChar"/>
    <w:qFormat/>
    <w:rsid w:val="00F14BA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14BA9"/>
    <w:rPr>
      <w:rFonts w:ascii="Arial" w:hAnsi="Arial" w:cs="Arial"/>
      <w:b/>
      <w:bCs/>
      <w:kern w:val="28"/>
      <w:sz w:val="32"/>
      <w:szCs w:val="32"/>
    </w:rPr>
  </w:style>
  <w:style w:type="paragraph" w:customStyle="1" w:styleId="Univers12">
    <w:name w:val="Univers12"/>
    <w:basedOn w:val="Standaard"/>
    <w:semiHidden/>
    <w:rsid w:val="00F14BA9"/>
    <w:pPr>
      <w:tabs>
        <w:tab w:val="left" w:pos="7777"/>
      </w:tabs>
      <w:spacing w:line="240" w:lineRule="atLeast"/>
    </w:pPr>
    <w:rPr>
      <w:rFonts w:cs="Arial"/>
      <w:b/>
      <w:noProof/>
      <w:sz w:val="24"/>
    </w:rPr>
  </w:style>
  <w:style w:type="paragraph" w:customStyle="1" w:styleId="Univers16">
    <w:name w:val="Univers16"/>
    <w:basedOn w:val="Standaard"/>
    <w:semiHidden/>
    <w:rsid w:val="00F14BA9"/>
    <w:pPr>
      <w:tabs>
        <w:tab w:val="left" w:pos="7777"/>
      </w:tabs>
      <w:spacing w:line="240" w:lineRule="atLeast"/>
    </w:pPr>
    <w:rPr>
      <w:b/>
      <w:position w:val="-4"/>
      <w:sz w:val="32"/>
    </w:rPr>
  </w:style>
  <w:style w:type="table" w:styleId="Verfijndetabel1">
    <w:name w:val="Table Subtle 1"/>
    <w:basedOn w:val="Standaardtabel"/>
    <w:rsid w:val="00F14BA9"/>
    <w:pPr>
      <w:spacing w:line="2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F14BA9"/>
    <w:pPr>
      <w:spacing w:line="2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F14BA9"/>
    <w:pPr>
      <w:spacing w:line="2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F14BA9"/>
    <w:pPr>
      <w:spacing w:line="2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F14BA9"/>
    <w:pPr>
      <w:spacing w:line="2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F14BA9"/>
    <w:rPr>
      <w:b/>
      <w:bCs/>
    </w:rPr>
  </w:style>
  <w:style w:type="paragraph" w:customStyle="1" w:styleId="OpmaakprofielCopyrights20pt">
    <w:name w:val="Opmaakprofiel Copyrights + 20 pt"/>
    <w:basedOn w:val="Standaard"/>
    <w:rsid w:val="004C6876"/>
    <w:pPr>
      <w:keepNext/>
      <w:spacing w:before="480" w:after="240"/>
    </w:pPr>
    <w:rPr>
      <w:rFonts w:cs="Arial"/>
      <w:b/>
      <w:bCs/>
      <w:kern w:val="16"/>
      <w:sz w:val="40"/>
      <w:szCs w:val="10"/>
    </w:rPr>
  </w:style>
  <w:style w:type="paragraph" w:styleId="Lijstalinea">
    <w:name w:val="List Paragraph"/>
    <w:basedOn w:val="Standaard"/>
    <w:uiPriority w:val="34"/>
    <w:qFormat/>
    <w:rsid w:val="006677F7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58681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8681A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58681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868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8681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09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35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060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495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94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6844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470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7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46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91367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leeuw\AppData\Roaming\Microsoft\Templates\Vialis\Vialis%20NL%20Rapport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8AD444EC07E04F95695A45350B69F5" ma:contentTypeVersion="" ma:contentTypeDescription="Een nieuw document maken." ma:contentTypeScope="" ma:versionID="88735c3b0655aab90855a7aced3657e2">
  <xsd:schema xmlns:xsd="http://www.w3.org/2001/XMLSchema" xmlns:xs="http://www.w3.org/2001/XMLSchema" xmlns:p="http://schemas.microsoft.com/office/2006/metadata/properties" xmlns:ns2="EE12124D-B317-4FE3-BAE1-99E8568315A9" xmlns:ns3="ee12124d-b317-4fe3-bae1-99e8568315a9" xmlns:ns4="282808e3-121e-4fb4-9c83-c82dc18edc59" xmlns:ns5="8ef45f4a-8fff-44dd-8814-2a60766658c9" targetNamespace="http://schemas.microsoft.com/office/2006/metadata/properties" ma:root="true" ma:fieldsID="b3422ed3b6653955a278f45bbb2739de" ns2:_="" ns3:_="" ns4:_="" ns5:_="">
    <xsd:import namespace="EE12124D-B317-4FE3-BAE1-99E8568315A9"/>
    <xsd:import namespace="ee12124d-b317-4fe3-bae1-99e8568315a9"/>
    <xsd:import namespace="282808e3-121e-4fb4-9c83-c82dc18edc59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1056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124d-b317-4fe3-bae1-99e8568315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808e3-121e-4fb4-9c83-c82dc18ed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mer xmlns="EE12124D-B317-4FE3-BAE1-99E8568315A9">21056</Projectnummer>
    <lcf76f155ced4ddcb4097134ff3c332f xmlns="ee12124d-b317-4fe3-bae1-99e8568315a9">
      <Terms xmlns="http://schemas.microsoft.com/office/infopath/2007/PartnerControls"/>
    </lcf76f155ced4ddcb4097134ff3c332f>
    <TaxCatchAll xmlns="8ef45f4a-8fff-44dd-8814-2a60766658c9" xsi:nil="true"/>
  </documentManagement>
</p:properties>
</file>

<file path=customXml/itemProps1.xml><?xml version="1.0" encoding="utf-8"?>
<ds:datastoreItem xmlns:ds="http://schemas.openxmlformats.org/officeDocument/2006/customXml" ds:itemID="{FEE29DC3-51EB-4943-8586-385E83C06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E78B9-6078-45AF-9536-B414C966FB1C}"/>
</file>

<file path=customXml/itemProps3.xml><?xml version="1.0" encoding="utf-8"?>
<ds:datastoreItem xmlns:ds="http://schemas.openxmlformats.org/officeDocument/2006/customXml" ds:itemID="{75EEBD77-9B6D-44AF-ACFB-E619B2E794EA}"/>
</file>

<file path=customXml/itemProps4.xml><?xml version="1.0" encoding="utf-8"?>
<ds:datastoreItem xmlns:ds="http://schemas.openxmlformats.org/officeDocument/2006/customXml" ds:itemID="{9F8D4CA4-E387-4D21-A5E5-0150E6102902}"/>
</file>

<file path=docProps/app.xml><?xml version="1.0" encoding="utf-8"?>
<Properties xmlns="http://schemas.openxmlformats.org/officeDocument/2006/extended-properties" xmlns:vt="http://schemas.openxmlformats.org/officeDocument/2006/docPropsVTypes">
  <Template>Vialis NL Rapport.dotx</Template>
  <TotalTime>534</TotalTime>
  <Pages>17</Pages>
  <Words>2962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Vialis</Company>
  <LinksUpToDate>false</LinksUpToDate>
  <CharactersWithSpaces>19220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Leeuw, Martijn de</dc:creator>
  <cp:lastModifiedBy>Strating, Maarten</cp:lastModifiedBy>
  <cp:revision>100</cp:revision>
  <cp:lastPrinted>2005-09-28T10:06:00Z</cp:lastPrinted>
  <dcterms:created xsi:type="dcterms:W3CDTF">2018-10-02T15:12:00Z</dcterms:created>
  <dcterms:modified xsi:type="dcterms:W3CDTF">2018-11-30T10:39:00Z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porateDataInserted">
    <vt:lpwstr>True</vt:lpwstr>
  </property>
  <property fmtid="{D5CDD505-2E9C-101B-9397-08002B2CF9AE}" pid="3" name="Preprinted">
    <vt:lpwstr>0</vt:lpwstr>
  </property>
  <property fmtid="{D5CDD505-2E9C-101B-9397-08002B2CF9AE}" pid="4" name="dCount">
    <vt:lpwstr>1</vt:lpwstr>
  </property>
  <property fmtid="{D5CDD505-2E9C-101B-9397-08002B2CF9AE}" pid="5" name="OnRepeat1">
    <vt:lpwstr>1</vt:lpwstr>
  </property>
  <property fmtid="{D5CDD505-2E9C-101B-9397-08002B2CF9AE}" pid="6" name="Formatted1">
    <vt:lpwstr/>
  </property>
  <property fmtid="{D5CDD505-2E9C-101B-9397-08002B2CF9AE}" pid="7" name="Library1">
    <vt:lpwstr>Vialis</vt:lpwstr>
  </property>
  <property fmtid="{D5CDD505-2E9C-101B-9397-08002B2CF9AE}" pid="8" name="Doc1">
    <vt:lpwstr>DU_Brief</vt:lpwstr>
  </property>
  <property fmtid="{D5CDD505-2E9C-101B-9397-08002B2CF9AE}" pid="9" name="Name1">
    <vt:lpwstr>Brief</vt:lpwstr>
  </property>
  <property fmtid="{D5CDD505-2E9C-101B-9397-08002B2CF9AE}" pid="10" name="intName1">
    <vt:lpwstr>Brief (Brief)</vt:lpwstr>
  </property>
  <property fmtid="{D5CDD505-2E9C-101B-9397-08002B2CF9AE}" pid="11" name="Language1">
    <vt:lpwstr>Nederlands (Dutch)</vt:lpwstr>
  </property>
  <property fmtid="{D5CDD505-2E9C-101B-9397-08002B2CF9AE}" pid="12" name="OrgPreprinted">
    <vt:lpwstr>0</vt:lpwstr>
  </property>
  <property fmtid="{D5CDD505-2E9C-101B-9397-08002B2CF9AE}" pid="13" name="Trays">
    <vt:lpwstr>2</vt:lpwstr>
  </property>
  <property fmtid="{D5CDD505-2E9C-101B-9397-08002B2CF9AE}" pid="14" name="Paper1st1">
    <vt:lpwstr>Blanco papier / Blank pap</vt:lpwstr>
  </property>
  <property fmtid="{D5CDD505-2E9C-101B-9397-08002B2CF9AE}" pid="15" name="Paper2nd1">
    <vt:lpwstr>Blanco papier / Blank pap</vt:lpwstr>
  </property>
  <property fmtid="{D5CDD505-2E9C-101B-9397-08002B2CF9AE}" pid="16" name="Section1">
    <vt:lpwstr>1</vt:lpwstr>
  </property>
  <property fmtid="{D5CDD505-2E9C-101B-9397-08002B2CF9AE}" pid="17" name="Paper1st2">
    <vt:lpwstr>Blanco papier / Blank pap</vt:lpwstr>
  </property>
  <property fmtid="{D5CDD505-2E9C-101B-9397-08002B2CF9AE}" pid="18" name="Paper2nd2">
    <vt:lpwstr>Blanco papier / Blank pap</vt:lpwstr>
  </property>
  <property fmtid="{D5CDD505-2E9C-101B-9397-08002B2CF9AE}" pid="19" name="Section2">
    <vt:lpwstr>0</vt:lpwstr>
  </property>
  <property fmtid="{D5CDD505-2E9C-101B-9397-08002B2CF9AE}" pid="20" name="ContentTypeId">
    <vt:lpwstr>0x010100E98AD444EC07E04F95695A45350B69F5</vt:lpwstr>
  </property>
  <property fmtid="{D5CDD505-2E9C-101B-9397-08002B2CF9AE}" pid="21" name="MediaServiceImageTags">
    <vt:lpwstr/>
  </property>
</Properties>
</file>